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31AB809" w:rsidR="00F110CD" w:rsidRPr="00C84F38" w:rsidRDefault="00F110CD" w:rsidP="00803A0F">
      <w:pPr>
        <w:pStyle w:val="Header"/>
        <w:tabs>
          <w:tab w:val="right" w:pos="9639"/>
        </w:tabs>
        <w:rPr>
          <w:sz w:val="24"/>
          <w:szCs w:val="24"/>
        </w:rPr>
      </w:pPr>
      <w:bookmarkStart w:id="0" w:name="_Hlk37418177"/>
      <w:r w:rsidRPr="4F60E2F8">
        <w:rPr>
          <w:sz w:val="24"/>
          <w:szCs w:val="24"/>
        </w:rPr>
        <w:t>3GPP TSG RA</w:t>
      </w:r>
      <w:r w:rsidR="00BA1872" w:rsidRPr="4F60E2F8">
        <w:rPr>
          <w:sz w:val="24"/>
          <w:szCs w:val="24"/>
        </w:rPr>
        <w:t xml:space="preserve">N WG1 </w:t>
      </w:r>
      <w:r w:rsidR="00B65452" w:rsidRPr="4F60E2F8">
        <w:rPr>
          <w:sz w:val="24"/>
          <w:szCs w:val="24"/>
        </w:rPr>
        <w:t>#</w:t>
      </w:r>
      <w:r w:rsidR="00B92D02" w:rsidRPr="4F60E2F8">
        <w:rPr>
          <w:sz w:val="24"/>
          <w:szCs w:val="24"/>
        </w:rPr>
        <w:t>110</w:t>
      </w:r>
      <w:r w:rsidR="001348FE">
        <w:tab/>
      </w:r>
      <w:r w:rsidR="00BA1872" w:rsidRPr="4F60E2F8">
        <w:rPr>
          <w:sz w:val="24"/>
          <w:szCs w:val="24"/>
        </w:rPr>
        <w:t>R1-</w:t>
      </w:r>
      <w:r w:rsidR="00C16774" w:rsidRPr="00C16774">
        <w:t xml:space="preserve"> </w:t>
      </w:r>
      <w:r w:rsidR="4F60E2F8" w:rsidRPr="00D85E6B">
        <w:rPr>
          <w:noProof w:val="0"/>
          <w:sz w:val="24"/>
          <w:szCs w:val="24"/>
        </w:rPr>
        <w:t>2206972</w:t>
      </w:r>
    </w:p>
    <w:p w14:paraId="30E02940" w14:textId="07E6D3C9" w:rsidR="00CA26CE" w:rsidRDefault="00656D66" w:rsidP="00803A0F">
      <w:pPr>
        <w:pStyle w:val="Header"/>
        <w:rPr>
          <w:bCs/>
          <w:noProof w:val="0"/>
          <w:sz w:val="24"/>
          <w:szCs w:val="24"/>
        </w:rPr>
      </w:pPr>
      <w:r w:rsidRPr="00656D66">
        <w:rPr>
          <w:bCs/>
          <w:noProof w:val="0"/>
          <w:sz w:val="24"/>
          <w:szCs w:val="24"/>
        </w:rPr>
        <w:t>Toulouse, France</w:t>
      </w:r>
      <w:r w:rsidR="002778BD" w:rsidRPr="002778BD">
        <w:rPr>
          <w:bCs/>
          <w:noProof w:val="0"/>
          <w:sz w:val="24"/>
          <w:szCs w:val="24"/>
        </w:rPr>
        <w:t>,</w:t>
      </w:r>
      <w:r w:rsidR="00500573">
        <w:rPr>
          <w:bCs/>
          <w:noProof w:val="0"/>
          <w:sz w:val="24"/>
          <w:szCs w:val="24"/>
        </w:rPr>
        <w:t xml:space="preserve"> </w:t>
      </w:r>
      <w:r w:rsidR="00B92D02">
        <w:rPr>
          <w:bCs/>
          <w:noProof w:val="0"/>
          <w:sz w:val="24"/>
          <w:szCs w:val="24"/>
        </w:rPr>
        <w:t xml:space="preserve">August 22 </w:t>
      </w:r>
      <w:r w:rsidR="00451BAE">
        <w:rPr>
          <w:bCs/>
          <w:noProof w:val="0"/>
          <w:sz w:val="24"/>
          <w:szCs w:val="24"/>
        </w:rPr>
        <w:t xml:space="preserve">– </w:t>
      </w:r>
      <w:r w:rsidR="00B92D02">
        <w:rPr>
          <w:bCs/>
          <w:noProof w:val="0"/>
          <w:sz w:val="24"/>
          <w:szCs w:val="24"/>
        </w:rPr>
        <w:t>26</w:t>
      </w:r>
      <w:r w:rsidR="002778BD"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803A0F">
      <w:pPr>
        <w:pStyle w:val="Header"/>
        <w:rPr>
          <w:bCs/>
          <w:noProof w:val="0"/>
          <w:sz w:val="24"/>
          <w:lang w:val="en-GB" w:eastAsia="ja-JP"/>
        </w:rPr>
      </w:pPr>
    </w:p>
    <w:p w14:paraId="30E02941" w14:textId="1CE80DB6" w:rsidR="0034111C" w:rsidRPr="001E5981" w:rsidRDefault="0034111C" w:rsidP="00803A0F">
      <w:pPr>
        <w:pStyle w:val="CRCoverPage"/>
        <w:spacing w:after="0"/>
        <w:rPr>
          <w:rFonts w:cs="Arial"/>
          <w:b/>
          <w:bCs/>
          <w:sz w:val="24"/>
          <w:szCs w:val="24"/>
          <w:lang w:val="en-US" w:eastAsia="ja-JP"/>
        </w:rPr>
      </w:pPr>
      <w:r w:rsidRPr="379402D8">
        <w:rPr>
          <w:rFonts w:cs="Arial"/>
          <w:b/>
          <w:bCs/>
          <w:sz w:val="24"/>
          <w:szCs w:val="24"/>
        </w:rPr>
        <w:t>Agenda item:</w:t>
      </w:r>
      <w:r>
        <w:tab/>
      </w:r>
      <w:r>
        <w:tab/>
      </w:r>
      <w:r w:rsidR="00243234" w:rsidRPr="379402D8">
        <w:rPr>
          <w:rFonts w:cs="Arial"/>
          <w:b/>
          <w:bCs/>
          <w:sz w:val="24"/>
          <w:szCs w:val="24"/>
        </w:rPr>
        <w:t>9.2.4.1</w:t>
      </w:r>
      <w:r>
        <w:tab/>
      </w:r>
    </w:p>
    <w:p w14:paraId="30E02942" w14:textId="11CBDC88" w:rsidR="00E128F2" w:rsidRPr="001E5981" w:rsidRDefault="0034111C" w:rsidP="00803A0F">
      <w:pPr>
        <w:tabs>
          <w:tab w:val="left" w:pos="1985"/>
        </w:tabs>
        <w:spacing w:after="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8EB368D" w:rsidR="0034111C" w:rsidRPr="0016316A" w:rsidRDefault="0034111C" w:rsidP="00803A0F">
      <w:pPr>
        <w:spacing w:after="0"/>
        <w:ind w:left="1985" w:hanging="1985"/>
        <w:rPr>
          <w:rFonts w:ascii="Arial" w:hAnsi="Arial" w:cs="Arial"/>
          <w:b/>
          <w:bCs/>
          <w:sz w:val="24"/>
          <w:szCs w:val="24"/>
        </w:rPr>
      </w:pPr>
      <w:r w:rsidRPr="3E61DC49">
        <w:rPr>
          <w:rFonts w:ascii="Arial" w:hAnsi="Arial" w:cs="Arial"/>
          <w:b/>
          <w:bCs/>
          <w:sz w:val="24"/>
          <w:szCs w:val="24"/>
        </w:rPr>
        <w:t>Title:</w:t>
      </w:r>
      <w:r>
        <w:tab/>
      </w:r>
      <w:r w:rsidR="00F93A7F" w:rsidRPr="00D85E6B">
        <w:rPr>
          <w:rFonts w:ascii="Arial" w:hAnsi="Arial" w:cs="Arial"/>
          <w:b/>
          <w:bCs/>
          <w:sz w:val="24"/>
          <w:szCs w:val="24"/>
        </w:rPr>
        <w:t>Evaluation on AI/ML for positioning accuracy enhancement</w:t>
      </w:r>
    </w:p>
    <w:p w14:paraId="37754C56" w14:textId="1176C8A1" w:rsidR="00803A0F" w:rsidRPr="0016316A" w:rsidRDefault="0034111C" w:rsidP="00803A0F">
      <w:pPr>
        <w:spacing w:after="0"/>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6A2CF0E8" w14:textId="7E376525" w:rsidR="00803A0F" w:rsidRPr="004F74B5" w:rsidRDefault="00803A0F" w:rsidP="00386E2A">
      <w:pPr>
        <w:jc w:val="both"/>
        <w:rPr>
          <w:szCs w:val="18"/>
          <w:lang w:eastAsia="ja-JP"/>
        </w:rPr>
      </w:pPr>
      <w:r w:rsidRPr="004F74B5">
        <w:rPr>
          <w:szCs w:val="18"/>
          <w:lang w:eastAsia="ja-JP"/>
        </w:rPr>
        <w:t xml:space="preserve">Rel-18 study on Artificial Intelligence (AI)/Machine Learning (ML) for NR Air Interface, </w:t>
      </w:r>
      <w:r w:rsidRPr="004F74B5">
        <w:t xml:space="preserve">agreed in [1], </w:t>
      </w:r>
      <w:r w:rsidRPr="004F74B5">
        <w:rPr>
          <w:szCs w:val="18"/>
          <w:lang w:eastAsia="ja-JP"/>
        </w:rPr>
        <w:t xml:space="preserve">includes a use case </w:t>
      </w:r>
      <w:r w:rsidR="00D14127">
        <w:rPr>
          <w:szCs w:val="18"/>
          <w:lang w:eastAsia="ja-JP"/>
        </w:rPr>
        <w:t xml:space="preserve">of positioning accuracy enhancement, and objectives of the SI is as follows, </w:t>
      </w:r>
      <w:r w:rsidRPr="004F74B5">
        <w:rPr>
          <w:szCs w:val="18"/>
          <w:lang w:eastAsia="ja-JP"/>
        </w:rPr>
        <w:t xml:space="preserve"> </w:t>
      </w:r>
    </w:p>
    <w:tbl>
      <w:tblPr>
        <w:tblStyle w:val="TableGrid"/>
        <w:tblW w:w="0" w:type="auto"/>
        <w:tblLook w:val="04A0" w:firstRow="1" w:lastRow="0" w:firstColumn="1" w:lastColumn="0" w:noHBand="0" w:noVBand="1"/>
      </w:tblPr>
      <w:tblGrid>
        <w:gridCol w:w="9629"/>
      </w:tblGrid>
      <w:tr w:rsidR="00803A0F" w14:paraId="5E8C71EC" w14:textId="77777777" w:rsidTr="003C23D5">
        <w:tc>
          <w:tcPr>
            <w:tcW w:w="9629" w:type="dxa"/>
          </w:tcPr>
          <w:p w14:paraId="5922E173"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Study the 3GPP framework for AI/ML for air-interface corresponding to each target use case regarding aspects such as performance, complexity, and potential specification impact.</w:t>
            </w:r>
          </w:p>
          <w:p w14:paraId="2A2FEB92" w14:textId="77777777" w:rsidR="00803A0F" w:rsidRPr="00770446" w:rsidRDefault="00803A0F" w:rsidP="003C23D5">
            <w:pPr>
              <w:spacing w:after="0"/>
              <w:rPr>
                <w:rFonts w:eastAsia="Times New Roman"/>
                <w:bCs/>
                <w:lang w:eastAsia="en-GB"/>
              </w:rPr>
            </w:pPr>
          </w:p>
          <w:p w14:paraId="0B6CFE02"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 xml:space="preserve">Use cases to focus on: </w:t>
            </w:r>
          </w:p>
          <w:p w14:paraId="6F594E84" w14:textId="77777777" w:rsidR="00803A0F" w:rsidRPr="00770446" w:rsidRDefault="00803A0F" w:rsidP="00510C4A">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Initial set of use cases includes: </w:t>
            </w:r>
          </w:p>
          <w:p w14:paraId="50261C35" w14:textId="77777777" w:rsidR="00803A0F" w:rsidRPr="00770446" w:rsidRDefault="00803A0F" w:rsidP="00510C4A">
            <w:pPr>
              <w:numPr>
                <w:ilvl w:val="1"/>
                <w:numId w:val="5"/>
              </w:numPr>
              <w:spacing w:after="0"/>
              <w:rPr>
                <w:rFonts w:eastAsia="Times New Roman"/>
                <w:bCs/>
                <w:sz w:val="16"/>
                <w:szCs w:val="16"/>
                <w:lang w:eastAsia="en-GB"/>
              </w:rPr>
            </w:pPr>
            <w:r w:rsidRPr="00770446">
              <w:rPr>
                <w:rFonts w:eastAsia="Times New Roman"/>
                <w:bCs/>
                <w:sz w:val="16"/>
                <w:szCs w:val="16"/>
                <w:lang w:eastAsia="en-GB"/>
              </w:rPr>
              <w:t>CSI feedback enhancement, e.g., overhead reduction, improved accuracy, prediction [RAN1]</w:t>
            </w:r>
          </w:p>
          <w:p w14:paraId="6114F9A4" w14:textId="77777777" w:rsidR="00803A0F" w:rsidRPr="0095671A" w:rsidRDefault="00803A0F" w:rsidP="00510C4A">
            <w:pPr>
              <w:numPr>
                <w:ilvl w:val="1"/>
                <w:numId w:val="5"/>
              </w:numPr>
              <w:spacing w:after="0"/>
              <w:rPr>
                <w:rFonts w:eastAsia="Times New Roman"/>
                <w:bCs/>
                <w:sz w:val="16"/>
                <w:szCs w:val="16"/>
                <w:lang w:eastAsia="en-GB"/>
              </w:rPr>
            </w:pPr>
            <w:r w:rsidRPr="0095671A">
              <w:rPr>
                <w:rFonts w:eastAsia="Times New Roman"/>
                <w:bCs/>
                <w:sz w:val="16"/>
                <w:szCs w:val="16"/>
                <w:lang w:eastAsia="en-GB"/>
              </w:rPr>
              <w:t xml:space="preserve">Beam management, e.g., </w:t>
            </w:r>
            <w:r w:rsidRPr="0095671A">
              <w:rPr>
                <w:rFonts w:eastAsia="Times New Roman"/>
                <w:sz w:val="16"/>
                <w:szCs w:val="16"/>
                <w:lang w:eastAsia="en-GB"/>
              </w:rPr>
              <w:t>beam prediction in time,</w:t>
            </w:r>
            <w:r w:rsidRPr="0095671A">
              <w:rPr>
                <w:rFonts w:eastAsia="Times New Roman"/>
                <w:color w:val="000000"/>
                <w:sz w:val="16"/>
                <w:szCs w:val="16"/>
                <w:shd w:val="clear" w:color="auto" w:fill="FFFFFF"/>
                <w:lang w:eastAsia="en-GB"/>
              </w:rPr>
              <w:t> and/or </w:t>
            </w:r>
            <w:r w:rsidRPr="0095671A">
              <w:rPr>
                <w:rFonts w:eastAsia="Times New Roman"/>
                <w:sz w:val="16"/>
                <w:szCs w:val="16"/>
                <w:lang w:eastAsia="en-GB"/>
              </w:rPr>
              <w:t>spatial domain</w:t>
            </w:r>
            <w:r w:rsidRPr="0095671A">
              <w:rPr>
                <w:rFonts w:eastAsia="Times New Roman"/>
                <w:color w:val="000000"/>
                <w:sz w:val="16"/>
                <w:szCs w:val="16"/>
                <w:shd w:val="clear" w:color="auto" w:fill="FFFFFF"/>
                <w:lang w:eastAsia="en-GB"/>
              </w:rPr>
              <w:t> for overhead and latency reduction, beam selection accuracy improvement [RAN1]</w:t>
            </w:r>
          </w:p>
          <w:p w14:paraId="7CB9E0FD" w14:textId="77777777" w:rsidR="00803A0F" w:rsidRPr="0095671A" w:rsidRDefault="00803A0F" w:rsidP="00510C4A">
            <w:pPr>
              <w:numPr>
                <w:ilvl w:val="1"/>
                <w:numId w:val="5"/>
              </w:numPr>
              <w:spacing w:after="0"/>
              <w:rPr>
                <w:rFonts w:eastAsia="Times New Roman"/>
                <w:bCs/>
                <w:sz w:val="16"/>
                <w:szCs w:val="16"/>
                <w:highlight w:val="yellow"/>
                <w:lang w:eastAsia="en-GB"/>
              </w:rPr>
            </w:pPr>
            <w:r w:rsidRPr="0095671A">
              <w:rPr>
                <w:rFonts w:eastAsia="Times New Roman"/>
                <w:sz w:val="16"/>
                <w:szCs w:val="16"/>
                <w:highlight w:val="yellow"/>
                <w:lang w:eastAsia="en-GB"/>
              </w:rPr>
              <w:t>Positioning accuracy enhancements for different scenarios including, e.g., those with</w:t>
            </w:r>
            <w:r w:rsidRPr="0095671A">
              <w:rPr>
                <w:rFonts w:eastAsia="Times New Roman"/>
                <w:color w:val="000000"/>
                <w:sz w:val="16"/>
                <w:szCs w:val="16"/>
                <w:highlight w:val="yellow"/>
                <w:shd w:val="clear" w:color="auto" w:fill="FFFFFF"/>
                <w:lang w:eastAsia="en-GB"/>
              </w:rPr>
              <w:t> heavy</w:t>
            </w:r>
            <w:r w:rsidRPr="0095671A">
              <w:rPr>
                <w:rFonts w:eastAsia="Times New Roman"/>
                <w:sz w:val="16"/>
                <w:szCs w:val="16"/>
                <w:highlight w:val="yellow"/>
                <w:lang w:eastAsia="en-GB"/>
              </w:rPr>
              <w:t xml:space="preserve"> NLOS </w:t>
            </w:r>
            <w:r w:rsidRPr="0095671A">
              <w:rPr>
                <w:rFonts w:eastAsia="Times New Roman"/>
                <w:color w:val="000000"/>
                <w:sz w:val="16"/>
                <w:szCs w:val="16"/>
                <w:highlight w:val="yellow"/>
                <w:shd w:val="clear" w:color="auto" w:fill="FFFFFF"/>
                <w:lang w:eastAsia="en-GB"/>
              </w:rPr>
              <w:t xml:space="preserve">conditions [RAN1] </w:t>
            </w:r>
          </w:p>
          <w:p w14:paraId="01F95701" w14:textId="77777777" w:rsidR="00803A0F" w:rsidRPr="00770446" w:rsidRDefault="00803A0F" w:rsidP="00510C4A">
            <w:pPr>
              <w:numPr>
                <w:ilvl w:val="0"/>
                <w:numId w:val="5"/>
              </w:numPr>
              <w:spacing w:after="0"/>
              <w:rPr>
                <w:rFonts w:eastAsia="Times New Roman"/>
                <w:bCs/>
                <w:sz w:val="16"/>
                <w:szCs w:val="16"/>
                <w:lang w:eastAsia="en-GB"/>
              </w:rPr>
            </w:pPr>
            <w:r w:rsidRPr="00770446">
              <w:rPr>
                <w:rFonts w:eastAsia="Times New Roman"/>
                <w:bCs/>
                <w:sz w:val="16"/>
                <w:szCs w:val="16"/>
                <w:lang w:eastAsia="en-GB"/>
              </w:rPr>
              <w:t>Finalize representative sub use cases for each use case for characterization and baseline performance evaluations by RAN#98</w:t>
            </w:r>
          </w:p>
          <w:p w14:paraId="558B7609" w14:textId="77777777" w:rsidR="00803A0F" w:rsidRPr="00770446" w:rsidRDefault="00803A0F" w:rsidP="00510C4A">
            <w:pPr>
              <w:numPr>
                <w:ilvl w:val="1"/>
                <w:numId w:val="5"/>
              </w:numPr>
              <w:spacing w:after="0"/>
              <w:rPr>
                <w:rFonts w:eastAsia="Times New Roman"/>
                <w:bCs/>
                <w:sz w:val="16"/>
                <w:szCs w:val="16"/>
                <w:lang w:eastAsia="en-GB"/>
              </w:rPr>
            </w:pPr>
            <w:r w:rsidRPr="00770446">
              <w:rPr>
                <w:rFonts w:eastAsia="Times New Roman"/>
                <w:bCs/>
                <w:sz w:val="16"/>
                <w:szCs w:val="16"/>
                <w:lang w:eastAsia="en-GB"/>
              </w:rPr>
              <w:t xml:space="preserve">The AI/ML approaches for the selected sub use cases need to be diverse enough to support various requirements on the </w:t>
            </w:r>
            <w:proofErr w:type="spellStart"/>
            <w:r w:rsidRPr="00770446">
              <w:rPr>
                <w:rFonts w:eastAsia="Times New Roman"/>
                <w:bCs/>
                <w:sz w:val="16"/>
                <w:szCs w:val="16"/>
                <w:lang w:eastAsia="en-GB"/>
              </w:rPr>
              <w:t>gNB</w:t>
            </w:r>
            <w:proofErr w:type="spellEnd"/>
            <w:r w:rsidRPr="00770446">
              <w:rPr>
                <w:rFonts w:eastAsia="Times New Roman"/>
                <w:bCs/>
                <w:sz w:val="16"/>
                <w:szCs w:val="16"/>
                <w:lang w:eastAsia="en-GB"/>
              </w:rPr>
              <w:t>-UE collaboration levels</w:t>
            </w:r>
          </w:p>
          <w:p w14:paraId="623C2BB5" w14:textId="77777777" w:rsidR="00803A0F" w:rsidRPr="00770446" w:rsidRDefault="00803A0F" w:rsidP="003C23D5">
            <w:pPr>
              <w:spacing w:after="0"/>
              <w:rPr>
                <w:rFonts w:eastAsia="Times New Roman"/>
                <w:bCs/>
                <w:sz w:val="16"/>
                <w:szCs w:val="16"/>
                <w:lang w:eastAsia="en-GB"/>
              </w:rPr>
            </w:pPr>
          </w:p>
          <w:p w14:paraId="3965B9F0" w14:textId="77777777" w:rsidR="00803A0F" w:rsidRPr="00770446" w:rsidRDefault="00803A0F" w:rsidP="003C23D5">
            <w:pPr>
              <w:spacing w:after="0"/>
              <w:ind w:left="360"/>
              <w:rPr>
                <w:rFonts w:eastAsia="Times New Roman"/>
                <w:bCs/>
                <w:sz w:val="16"/>
                <w:szCs w:val="16"/>
                <w:lang w:eastAsia="en-GB"/>
              </w:rPr>
            </w:pPr>
            <w:r w:rsidRPr="00770446">
              <w:rPr>
                <w:rFonts w:eastAsia="Times New Roman"/>
                <w:bCs/>
                <w:sz w:val="16"/>
                <w:szCs w:val="16"/>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9AF758" w14:textId="77777777" w:rsidR="00803A0F" w:rsidRPr="00770446" w:rsidRDefault="00803A0F" w:rsidP="003C23D5">
            <w:pPr>
              <w:spacing w:after="0"/>
              <w:rPr>
                <w:rFonts w:eastAsia="Times New Roman"/>
                <w:bCs/>
                <w:sz w:val="16"/>
                <w:szCs w:val="16"/>
                <w:lang w:eastAsia="en-GB"/>
              </w:rPr>
            </w:pPr>
          </w:p>
          <w:p w14:paraId="6A0FA58F"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highlight w:val="yellow"/>
                <w:lang w:eastAsia="en-GB"/>
              </w:rPr>
              <w:t xml:space="preserve">AI/ML model, </w:t>
            </w:r>
            <w:proofErr w:type="gramStart"/>
            <w:r w:rsidRPr="00770446">
              <w:rPr>
                <w:rFonts w:eastAsia="Times New Roman"/>
                <w:bCs/>
                <w:sz w:val="16"/>
                <w:szCs w:val="16"/>
                <w:highlight w:val="yellow"/>
                <w:lang w:eastAsia="en-GB"/>
              </w:rPr>
              <w:t>terminology</w:t>
            </w:r>
            <w:proofErr w:type="gramEnd"/>
            <w:r w:rsidRPr="00770446">
              <w:rPr>
                <w:rFonts w:eastAsia="Times New Roman"/>
                <w:bCs/>
                <w:sz w:val="16"/>
                <w:szCs w:val="16"/>
                <w:highlight w:val="yellow"/>
                <w:lang w:eastAsia="en-GB"/>
              </w:rPr>
              <w:t xml:space="preserve"> and description</w:t>
            </w:r>
            <w:r w:rsidRPr="00770446">
              <w:rPr>
                <w:rFonts w:eastAsia="Times New Roman"/>
                <w:bCs/>
                <w:sz w:val="16"/>
                <w:szCs w:val="16"/>
                <w:lang w:eastAsia="en-GB"/>
              </w:rPr>
              <w:t xml:space="preserve"> to identify common and specific characteristics for framework investigations:</w:t>
            </w:r>
          </w:p>
          <w:p w14:paraId="754F60CC" w14:textId="77777777" w:rsidR="00803A0F" w:rsidRPr="00770446" w:rsidRDefault="00803A0F" w:rsidP="00510C4A">
            <w:pPr>
              <w:numPr>
                <w:ilvl w:val="0"/>
                <w:numId w:val="5"/>
              </w:numPr>
              <w:spacing w:after="0"/>
              <w:rPr>
                <w:rFonts w:eastAsia="Times New Roman"/>
                <w:bCs/>
                <w:sz w:val="16"/>
                <w:szCs w:val="16"/>
                <w:lang w:eastAsia="en-GB"/>
              </w:rPr>
            </w:pPr>
            <w:r w:rsidRPr="00770446">
              <w:rPr>
                <w:rFonts w:eastAsia="Times New Roman"/>
                <w:bCs/>
                <w:sz w:val="16"/>
                <w:szCs w:val="16"/>
                <w:lang w:eastAsia="en-GB"/>
              </w:rPr>
              <w:t>Characterize the defining stages of AI/ML related algorithms and associated complexity:</w:t>
            </w:r>
          </w:p>
          <w:p w14:paraId="01416A00" w14:textId="77777777" w:rsidR="00803A0F" w:rsidRPr="00770446" w:rsidRDefault="00803A0F" w:rsidP="00510C4A">
            <w:pPr>
              <w:numPr>
                <w:ilvl w:val="1"/>
                <w:numId w:val="5"/>
              </w:numPr>
              <w:spacing w:after="0"/>
              <w:rPr>
                <w:rFonts w:eastAsia="Times New Roman"/>
                <w:bCs/>
                <w:sz w:val="16"/>
                <w:szCs w:val="16"/>
                <w:lang w:eastAsia="en-GB"/>
              </w:rPr>
            </w:pPr>
            <w:r w:rsidRPr="00770446">
              <w:rPr>
                <w:rFonts w:eastAsia="Times New Roman"/>
                <w:bCs/>
                <w:sz w:val="16"/>
                <w:szCs w:val="16"/>
                <w:lang w:eastAsia="en-GB"/>
              </w:rPr>
              <w:t xml:space="preserve">Model generation, e.g., model training (including input/output, pre-/post-process, online/offline as applicable), model validation, model testing, as applicable </w:t>
            </w:r>
          </w:p>
          <w:p w14:paraId="458C2717" w14:textId="77777777" w:rsidR="00803A0F" w:rsidRPr="00770446" w:rsidRDefault="00803A0F" w:rsidP="00510C4A">
            <w:pPr>
              <w:numPr>
                <w:ilvl w:val="1"/>
                <w:numId w:val="5"/>
              </w:numPr>
              <w:spacing w:after="0"/>
              <w:rPr>
                <w:rFonts w:eastAsia="Times New Roman"/>
                <w:bCs/>
                <w:sz w:val="16"/>
                <w:szCs w:val="16"/>
                <w:lang w:eastAsia="en-GB"/>
              </w:rPr>
            </w:pPr>
            <w:r w:rsidRPr="00770446">
              <w:rPr>
                <w:rFonts w:eastAsia="Times New Roman"/>
                <w:bCs/>
                <w:sz w:val="16"/>
                <w:szCs w:val="16"/>
                <w:lang w:eastAsia="en-GB"/>
              </w:rPr>
              <w:t>Inference operation, e.g., input/output, pre-/post-process, as applicable</w:t>
            </w:r>
          </w:p>
          <w:p w14:paraId="2CC473D3" w14:textId="77777777" w:rsidR="00803A0F" w:rsidRPr="00770446" w:rsidRDefault="00803A0F" w:rsidP="00510C4A">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Identify various levels of collaboration between UE and </w:t>
            </w:r>
            <w:proofErr w:type="spellStart"/>
            <w:r w:rsidRPr="00770446">
              <w:rPr>
                <w:rFonts w:eastAsia="Times New Roman"/>
                <w:bCs/>
                <w:sz w:val="16"/>
                <w:szCs w:val="16"/>
                <w:lang w:eastAsia="en-GB"/>
              </w:rPr>
              <w:t>gNB</w:t>
            </w:r>
            <w:proofErr w:type="spellEnd"/>
            <w:r w:rsidRPr="00770446">
              <w:rPr>
                <w:rFonts w:eastAsia="Times New Roman"/>
                <w:bCs/>
                <w:sz w:val="16"/>
                <w:szCs w:val="16"/>
                <w:lang w:eastAsia="en-GB"/>
              </w:rPr>
              <w:t xml:space="preserve"> pertinent to the selected use cases, e.g., </w:t>
            </w:r>
          </w:p>
          <w:p w14:paraId="079C3C20" w14:textId="77777777" w:rsidR="00803A0F" w:rsidRPr="00770446" w:rsidRDefault="00803A0F" w:rsidP="00510C4A">
            <w:pPr>
              <w:numPr>
                <w:ilvl w:val="1"/>
                <w:numId w:val="5"/>
              </w:numPr>
              <w:spacing w:after="0"/>
              <w:rPr>
                <w:rFonts w:eastAsia="Times New Roman"/>
                <w:bCs/>
                <w:sz w:val="16"/>
                <w:szCs w:val="16"/>
                <w:lang w:eastAsia="en-GB"/>
              </w:rPr>
            </w:pPr>
            <w:r w:rsidRPr="00770446">
              <w:rPr>
                <w:rFonts w:eastAsia="Times New Roman"/>
                <w:bCs/>
                <w:sz w:val="16"/>
                <w:szCs w:val="16"/>
                <w:lang w:eastAsia="en-GB"/>
              </w:rPr>
              <w:t>No collaboration: implementation-based only AI/ML algorithms without information exchange [for comparison purposes]</w:t>
            </w:r>
          </w:p>
          <w:p w14:paraId="0FBB3C45" w14:textId="77777777" w:rsidR="00803A0F" w:rsidRPr="00770446" w:rsidRDefault="00803A0F" w:rsidP="00510C4A">
            <w:pPr>
              <w:numPr>
                <w:ilvl w:val="1"/>
                <w:numId w:val="5"/>
              </w:numPr>
              <w:spacing w:after="0"/>
              <w:rPr>
                <w:rFonts w:eastAsia="Times New Roman"/>
                <w:bCs/>
                <w:sz w:val="16"/>
                <w:szCs w:val="16"/>
                <w:lang w:eastAsia="en-GB"/>
              </w:rPr>
            </w:pPr>
            <w:r w:rsidRPr="00770446">
              <w:rPr>
                <w:rFonts w:eastAsia="Times New Roman"/>
                <w:bCs/>
                <w:sz w:val="16"/>
                <w:szCs w:val="16"/>
                <w:lang w:eastAsia="en-GB"/>
              </w:rPr>
              <w:t>Various levels of UE/</w:t>
            </w:r>
            <w:proofErr w:type="spellStart"/>
            <w:r w:rsidRPr="00770446">
              <w:rPr>
                <w:rFonts w:eastAsia="Times New Roman"/>
                <w:bCs/>
                <w:sz w:val="16"/>
                <w:szCs w:val="16"/>
                <w:lang w:eastAsia="en-GB"/>
              </w:rPr>
              <w:t>gNB</w:t>
            </w:r>
            <w:proofErr w:type="spellEnd"/>
            <w:r w:rsidRPr="00770446">
              <w:rPr>
                <w:rFonts w:eastAsia="Times New Roman"/>
                <w:bCs/>
                <w:sz w:val="16"/>
                <w:szCs w:val="16"/>
                <w:lang w:eastAsia="en-GB"/>
              </w:rPr>
              <w:t xml:space="preserve"> collaboration targeting at separate or joint ML operation. </w:t>
            </w:r>
          </w:p>
          <w:p w14:paraId="1D03CFBA" w14:textId="77777777" w:rsidR="00803A0F" w:rsidRPr="00770446" w:rsidRDefault="00803A0F" w:rsidP="00510C4A">
            <w:pPr>
              <w:numPr>
                <w:ilvl w:val="0"/>
                <w:numId w:val="5"/>
              </w:numPr>
              <w:spacing w:after="0"/>
              <w:rPr>
                <w:rFonts w:eastAsia="Times New Roman"/>
                <w:bCs/>
                <w:sz w:val="16"/>
                <w:szCs w:val="16"/>
                <w:lang w:eastAsia="en-GB"/>
              </w:rPr>
            </w:pPr>
            <w:r w:rsidRPr="00770446">
              <w:rPr>
                <w:rFonts w:eastAsia="Times New Roman"/>
                <w:bCs/>
                <w:sz w:val="16"/>
                <w:szCs w:val="16"/>
                <w:lang w:eastAsia="en-GB"/>
              </w:rPr>
              <w:t>Characterize lifecycle management of AI/ML model: e.g.</w:t>
            </w:r>
            <w:proofErr w:type="gramStart"/>
            <w:r w:rsidRPr="00770446">
              <w:rPr>
                <w:rFonts w:eastAsia="Times New Roman"/>
                <w:bCs/>
                <w:sz w:val="16"/>
                <w:szCs w:val="16"/>
                <w:lang w:eastAsia="en-GB"/>
              </w:rPr>
              <w:t>,  model</w:t>
            </w:r>
            <w:proofErr w:type="gramEnd"/>
            <w:r w:rsidRPr="00770446">
              <w:rPr>
                <w:rFonts w:eastAsia="Times New Roman"/>
                <w:bCs/>
                <w:sz w:val="16"/>
                <w:szCs w:val="16"/>
                <w:lang w:eastAsia="en-GB"/>
              </w:rPr>
              <w:t xml:space="preserve"> training, model deployment , model inference, model monitoring, model updating</w:t>
            </w:r>
          </w:p>
          <w:p w14:paraId="3644CFF0" w14:textId="77777777" w:rsidR="00803A0F" w:rsidRPr="00770446" w:rsidRDefault="00803A0F" w:rsidP="00510C4A">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Dataset(s) for training, validation, testing, and inference </w:t>
            </w:r>
          </w:p>
          <w:p w14:paraId="08E9FAF7" w14:textId="77777777" w:rsidR="00803A0F" w:rsidRPr="00770446" w:rsidRDefault="00803A0F" w:rsidP="00510C4A">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Identify common notation and terminology for AI/ML related functions, </w:t>
            </w:r>
            <w:proofErr w:type="gramStart"/>
            <w:r w:rsidRPr="00770446">
              <w:rPr>
                <w:rFonts w:eastAsia="Times New Roman"/>
                <w:bCs/>
                <w:sz w:val="16"/>
                <w:szCs w:val="16"/>
                <w:lang w:eastAsia="en-GB"/>
              </w:rPr>
              <w:t>procedures</w:t>
            </w:r>
            <w:proofErr w:type="gramEnd"/>
            <w:r w:rsidRPr="00770446">
              <w:rPr>
                <w:rFonts w:eastAsia="Times New Roman"/>
                <w:bCs/>
                <w:sz w:val="16"/>
                <w:szCs w:val="16"/>
                <w:lang w:eastAsia="en-GB"/>
              </w:rPr>
              <w:t xml:space="preserve"> and interfaces</w:t>
            </w:r>
          </w:p>
          <w:p w14:paraId="134D81DE" w14:textId="77777777" w:rsidR="00803A0F" w:rsidRPr="00770446" w:rsidRDefault="00803A0F" w:rsidP="00510C4A">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Note: Consider the work done for </w:t>
            </w:r>
            <w:proofErr w:type="spellStart"/>
            <w:r w:rsidRPr="00770446">
              <w:rPr>
                <w:rFonts w:eastAsia="Times New Roman"/>
                <w:bCs/>
                <w:i/>
                <w:iCs/>
                <w:sz w:val="16"/>
                <w:szCs w:val="16"/>
                <w:lang w:eastAsia="en-GB"/>
              </w:rPr>
              <w:t>FS_NR_ENDC_data_collect</w:t>
            </w:r>
            <w:proofErr w:type="spellEnd"/>
            <w:r w:rsidRPr="00770446">
              <w:rPr>
                <w:rFonts w:eastAsia="Times New Roman"/>
                <w:bCs/>
                <w:sz w:val="16"/>
                <w:szCs w:val="16"/>
                <w:lang w:eastAsia="en-GB"/>
              </w:rPr>
              <w:t xml:space="preserve"> when appropriate</w:t>
            </w:r>
          </w:p>
          <w:p w14:paraId="1F7BD49A" w14:textId="77777777" w:rsidR="00803A0F" w:rsidRPr="00770446" w:rsidRDefault="00803A0F" w:rsidP="003C23D5">
            <w:pPr>
              <w:spacing w:after="0"/>
              <w:rPr>
                <w:rFonts w:eastAsia="Times New Roman"/>
                <w:bCs/>
                <w:sz w:val="16"/>
                <w:szCs w:val="16"/>
                <w:lang w:eastAsia="en-GB"/>
              </w:rPr>
            </w:pPr>
          </w:p>
          <w:p w14:paraId="6C97DF33"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For the use cases under consideration:</w:t>
            </w:r>
          </w:p>
          <w:p w14:paraId="195A9DC4" w14:textId="77777777" w:rsidR="00803A0F" w:rsidRPr="00770446" w:rsidRDefault="00803A0F" w:rsidP="003C23D5">
            <w:pPr>
              <w:spacing w:after="0"/>
              <w:rPr>
                <w:rFonts w:eastAsia="Times New Roman"/>
                <w:bCs/>
                <w:sz w:val="16"/>
                <w:szCs w:val="16"/>
                <w:lang w:eastAsia="en-GB"/>
              </w:rPr>
            </w:pPr>
          </w:p>
          <w:p w14:paraId="446333F5" w14:textId="77777777" w:rsidR="00803A0F" w:rsidRPr="00770446" w:rsidRDefault="00803A0F" w:rsidP="00510C4A">
            <w:pPr>
              <w:numPr>
                <w:ilvl w:val="0"/>
                <w:numId w:val="6"/>
              </w:numPr>
              <w:spacing w:after="0"/>
              <w:rPr>
                <w:rFonts w:eastAsia="Times New Roman"/>
                <w:bCs/>
                <w:sz w:val="16"/>
                <w:szCs w:val="16"/>
                <w:lang w:eastAsia="en-GB"/>
              </w:rPr>
            </w:pPr>
            <w:r w:rsidRPr="00770446">
              <w:rPr>
                <w:rFonts w:eastAsia="Times New Roman"/>
                <w:bCs/>
                <w:sz w:val="16"/>
                <w:szCs w:val="16"/>
                <w:highlight w:val="yellow"/>
                <w:lang w:eastAsia="en-GB"/>
              </w:rPr>
              <w:t>Evaluate performance benefits of AI/ML based algorithms for the agreed use cases</w:t>
            </w:r>
            <w:r w:rsidRPr="00770446">
              <w:rPr>
                <w:rFonts w:eastAsia="Times New Roman"/>
                <w:bCs/>
                <w:sz w:val="16"/>
                <w:szCs w:val="16"/>
                <w:lang w:eastAsia="en-GB"/>
              </w:rPr>
              <w:t xml:space="preserve"> in the final representative set:</w:t>
            </w:r>
          </w:p>
          <w:p w14:paraId="2CCD09FC" w14:textId="77777777" w:rsidR="00803A0F" w:rsidRPr="00770446" w:rsidRDefault="00803A0F" w:rsidP="00510C4A">
            <w:pPr>
              <w:numPr>
                <w:ilvl w:val="1"/>
                <w:numId w:val="5"/>
              </w:numPr>
              <w:spacing w:after="0"/>
              <w:rPr>
                <w:rFonts w:eastAsia="Times New Roman"/>
                <w:bCs/>
                <w:sz w:val="16"/>
                <w:szCs w:val="16"/>
                <w:lang w:eastAsia="en-GB"/>
              </w:rPr>
            </w:pPr>
            <w:r w:rsidRPr="00770446">
              <w:rPr>
                <w:rFonts w:eastAsia="Times New Roman"/>
                <w:bCs/>
                <w:sz w:val="16"/>
                <w:szCs w:val="16"/>
                <w:highlight w:val="yellow"/>
                <w:lang w:eastAsia="en-GB"/>
              </w:rPr>
              <w:t>Methodology</w:t>
            </w:r>
            <w:r w:rsidRPr="00770446">
              <w:rPr>
                <w:rFonts w:eastAsia="Times New Roman"/>
                <w:bCs/>
                <w:sz w:val="16"/>
                <w:szCs w:val="16"/>
                <w:lang w:eastAsia="en-GB"/>
              </w:rPr>
              <w:t xml:space="preserve"> based on statistical models (from TR 38.901 and TR 38.857 [positioning]), for link and system level simulations. </w:t>
            </w:r>
          </w:p>
          <w:p w14:paraId="5104C311" w14:textId="77777777" w:rsidR="00803A0F" w:rsidRPr="00770446" w:rsidRDefault="00803A0F" w:rsidP="00510C4A">
            <w:pPr>
              <w:numPr>
                <w:ilvl w:val="2"/>
                <w:numId w:val="5"/>
              </w:numPr>
              <w:spacing w:after="0"/>
              <w:rPr>
                <w:rFonts w:eastAsia="Times New Roman"/>
                <w:bCs/>
                <w:sz w:val="16"/>
                <w:szCs w:val="16"/>
                <w:lang w:eastAsia="en-GB"/>
              </w:rPr>
            </w:pPr>
            <w:r w:rsidRPr="00770446">
              <w:rPr>
                <w:rFonts w:eastAsia="Times New Roman"/>
                <w:bCs/>
                <w:sz w:val="16"/>
                <w:szCs w:val="16"/>
                <w:lang w:eastAsia="en-GB"/>
              </w:rPr>
              <w:t>Extensions of 3GPP evaluation methodology for better suitability to AI/ML based techniques should be considered as needed.</w:t>
            </w:r>
          </w:p>
          <w:p w14:paraId="3EBC37B2" w14:textId="77777777" w:rsidR="00803A0F" w:rsidRPr="00770446" w:rsidRDefault="00803A0F" w:rsidP="00510C4A">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Whether field data are optionally needed to further assess the performance and robustness in real-world environments should be discussed as part of the study. </w:t>
            </w:r>
          </w:p>
          <w:p w14:paraId="55B17D4E" w14:textId="77777777" w:rsidR="00803A0F" w:rsidRPr="00770446" w:rsidRDefault="00803A0F" w:rsidP="00510C4A">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Need for common assumptions in dataset construction for training, </w:t>
            </w:r>
            <w:proofErr w:type="gramStart"/>
            <w:r w:rsidRPr="00770446">
              <w:rPr>
                <w:rFonts w:eastAsia="Times New Roman"/>
                <w:bCs/>
                <w:sz w:val="16"/>
                <w:szCs w:val="16"/>
                <w:lang w:eastAsia="en-GB"/>
              </w:rPr>
              <w:t>validation</w:t>
            </w:r>
            <w:proofErr w:type="gramEnd"/>
            <w:r w:rsidRPr="00770446">
              <w:rPr>
                <w:rFonts w:eastAsia="Times New Roman"/>
                <w:bCs/>
                <w:sz w:val="16"/>
                <w:szCs w:val="16"/>
                <w:lang w:eastAsia="en-GB"/>
              </w:rPr>
              <w:t xml:space="preserve"> and test for the selected use cases. </w:t>
            </w:r>
          </w:p>
          <w:p w14:paraId="15210AC8" w14:textId="77777777" w:rsidR="00803A0F" w:rsidRPr="00770446" w:rsidRDefault="00803A0F" w:rsidP="00510C4A">
            <w:pPr>
              <w:numPr>
                <w:ilvl w:val="2"/>
                <w:numId w:val="5"/>
              </w:numPr>
              <w:spacing w:after="0"/>
              <w:rPr>
                <w:rFonts w:eastAsia="Times New Roman"/>
                <w:bCs/>
                <w:sz w:val="16"/>
                <w:szCs w:val="16"/>
                <w:lang w:eastAsia="en-GB"/>
              </w:rPr>
            </w:pPr>
            <w:r w:rsidRPr="00770446">
              <w:rPr>
                <w:rFonts w:eastAsia="Times New Roman"/>
                <w:bCs/>
                <w:sz w:val="16"/>
                <w:szCs w:val="16"/>
                <w:lang w:eastAsia="en-GB"/>
              </w:rPr>
              <w:t>Consider adequate model training strategy, collaboration levels and associated implications</w:t>
            </w:r>
          </w:p>
          <w:p w14:paraId="2FA74E48" w14:textId="77777777" w:rsidR="00803A0F" w:rsidRPr="00770446" w:rsidRDefault="00803A0F" w:rsidP="00510C4A">
            <w:pPr>
              <w:numPr>
                <w:ilvl w:val="2"/>
                <w:numId w:val="5"/>
              </w:numPr>
              <w:spacing w:after="0"/>
              <w:rPr>
                <w:rFonts w:eastAsia="Times New Roman"/>
                <w:bCs/>
                <w:sz w:val="16"/>
                <w:szCs w:val="16"/>
                <w:lang w:eastAsia="en-GB"/>
              </w:rPr>
            </w:pPr>
            <w:r w:rsidRPr="00770446">
              <w:rPr>
                <w:rFonts w:eastAsia="Times New Roman"/>
                <w:bCs/>
                <w:sz w:val="16"/>
                <w:szCs w:val="16"/>
                <w:lang w:eastAsia="en-GB"/>
              </w:rPr>
              <w:t>Consider agreed-upon base AI model(s) for calibration</w:t>
            </w:r>
          </w:p>
          <w:p w14:paraId="4072FFC4" w14:textId="77777777" w:rsidR="00803A0F" w:rsidRPr="00770446" w:rsidRDefault="00803A0F" w:rsidP="00510C4A">
            <w:pPr>
              <w:numPr>
                <w:ilvl w:val="2"/>
                <w:numId w:val="5"/>
              </w:numPr>
              <w:spacing w:after="0"/>
              <w:rPr>
                <w:rFonts w:eastAsia="Times New Roman"/>
                <w:bCs/>
                <w:sz w:val="16"/>
                <w:szCs w:val="16"/>
                <w:lang w:eastAsia="en-GB"/>
              </w:rPr>
            </w:pPr>
            <w:r w:rsidRPr="00770446">
              <w:rPr>
                <w:rFonts w:eastAsia="Times New Roman"/>
                <w:bCs/>
                <w:sz w:val="16"/>
                <w:szCs w:val="16"/>
                <w:lang w:eastAsia="en-GB"/>
              </w:rPr>
              <w:t>AI model description and training methodology used for evaluation should be reported for information and cross-checking purposes</w:t>
            </w:r>
          </w:p>
          <w:p w14:paraId="16CAD35A" w14:textId="77777777" w:rsidR="00803A0F" w:rsidRPr="00770446" w:rsidRDefault="00803A0F" w:rsidP="00510C4A">
            <w:pPr>
              <w:numPr>
                <w:ilvl w:val="1"/>
                <w:numId w:val="5"/>
              </w:numPr>
              <w:spacing w:after="0"/>
              <w:rPr>
                <w:rFonts w:eastAsia="Times New Roman"/>
                <w:bCs/>
                <w:sz w:val="16"/>
                <w:szCs w:val="16"/>
                <w:lang w:eastAsia="en-GB"/>
              </w:rPr>
            </w:pPr>
            <w:r w:rsidRPr="00770446">
              <w:rPr>
                <w:rFonts w:eastAsia="Times New Roman"/>
                <w:bCs/>
                <w:sz w:val="16"/>
                <w:szCs w:val="16"/>
                <w:highlight w:val="yellow"/>
                <w:lang w:eastAsia="en-GB"/>
              </w:rPr>
              <w:t>KPIs:</w:t>
            </w:r>
            <w:r w:rsidRPr="00770446">
              <w:rPr>
                <w:rFonts w:eastAsia="Times New Roman"/>
                <w:bCs/>
                <w:sz w:val="16"/>
                <w:szCs w:val="16"/>
                <w:lang w:eastAsia="en-GB"/>
              </w:rPr>
              <w:t xml:space="preserve"> Determine the common KPIs and corresponding requirements for the AI/ML operations. Determine the use-case specific KPIs and benchmarks of the selected use-cases.</w:t>
            </w:r>
          </w:p>
          <w:p w14:paraId="7E1AF2AB" w14:textId="77777777" w:rsidR="00803A0F" w:rsidRPr="00770446" w:rsidRDefault="00803A0F" w:rsidP="00510C4A">
            <w:pPr>
              <w:numPr>
                <w:ilvl w:val="2"/>
                <w:numId w:val="5"/>
              </w:numPr>
              <w:spacing w:after="0"/>
              <w:rPr>
                <w:rFonts w:eastAsia="Times New Roman"/>
                <w:bCs/>
                <w:sz w:val="16"/>
                <w:szCs w:val="16"/>
                <w:lang w:eastAsia="en-GB"/>
              </w:rPr>
            </w:pPr>
            <w:r w:rsidRPr="00770446">
              <w:rPr>
                <w:rFonts w:eastAsia="Times New Roman"/>
                <w:bCs/>
                <w:sz w:val="16"/>
                <w:szCs w:val="16"/>
                <w:lang w:eastAsia="en-GB"/>
              </w:rPr>
              <w:t>Performance, inference latency and computational complexity of AI/ML based algorithms should be compared to that of a state-of-the-art baseline</w:t>
            </w:r>
          </w:p>
          <w:p w14:paraId="6ADC7531" w14:textId="77777777" w:rsidR="00803A0F" w:rsidRPr="00770446" w:rsidRDefault="00803A0F" w:rsidP="00510C4A">
            <w:pPr>
              <w:numPr>
                <w:ilvl w:val="2"/>
                <w:numId w:val="5"/>
              </w:numPr>
              <w:spacing w:after="0"/>
              <w:rPr>
                <w:rFonts w:eastAsia="Times New Roman"/>
                <w:bCs/>
                <w:sz w:val="16"/>
                <w:szCs w:val="16"/>
                <w:lang w:eastAsia="en-GB"/>
              </w:rPr>
            </w:pPr>
            <w:r w:rsidRPr="00770446">
              <w:rPr>
                <w:rFonts w:eastAsia="Times New Roman"/>
                <w:bCs/>
                <w:sz w:val="16"/>
                <w:szCs w:val="16"/>
                <w:lang w:eastAsia="en-GB"/>
              </w:rPr>
              <w:t>Overhead, power consumption (including computational), memory storage, and hardware requirements (including for given processing delays) associated with enabling respective AI/ML scheme, as well as generalization capability should be considered.</w:t>
            </w:r>
          </w:p>
          <w:p w14:paraId="2688C85F" w14:textId="77777777" w:rsidR="00803A0F" w:rsidRPr="00770446" w:rsidRDefault="00803A0F" w:rsidP="003C23D5">
            <w:pPr>
              <w:spacing w:after="0"/>
              <w:rPr>
                <w:rFonts w:eastAsia="Times New Roman"/>
                <w:bCs/>
                <w:sz w:val="16"/>
                <w:szCs w:val="16"/>
                <w:lang w:eastAsia="en-GB"/>
              </w:rPr>
            </w:pPr>
          </w:p>
          <w:p w14:paraId="687BA9D1" w14:textId="77777777" w:rsidR="00803A0F" w:rsidRPr="00770446" w:rsidRDefault="00803A0F" w:rsidP="00510C4A">
            <w:pPr>
              <w:numPr>
                <w:ilvl w:val="0"/>
                <w:numId w:val="6"/>
              </w:numPr>
              <w:spacing w:after="0"/>
              <w:rPr>
                <w:rFonts w:eastAsia="Times New Roman"/>
                <w:bCs/>
                <w:sz w:val="16"/>
                <w:szCs w:val="16"/>
                <w:lang w:eastAsia="en-GB"/>
              </w:rPr>
            </w:pPr>
            <w:r w:rsidRPr="00DB5E07">
              <w:rPr>
                <w:rFonts w:eastAsia="Times New Roman"/>
                <w:bCs/>
                <w:sz w:val="16"/>
                <w:szCs w:val="16"/>
                <w:lang w:eastAsia="en-GB"/>
              </w:rPr>
              <w:t>Assess potential specification impact</w:t>
            </w:r>
            <w:r w:rsidRPr="00D14127">
              <w:rPr>
                <w:rFonts w:eastAsia="Times New Roman"/>
                <w:bCs/>
                <w:sz w:val="16"/>
                <w:szCs w:val="16"/>
                <w:lang w:eastAsia="en-GB"/>
              </w:rPr>
              <w:t>,</w:t>
            </w:r>
            <w:r w:rsidRPr="00770446">
              <w:rPr>
                <w:rFonts w:eastAsia="Times New Roman"/>
                <w:bCs/>
                <w:sz w:val="16"/>
                <w:szCs w:val="16"/>
                <w:lang w:eastAsia="en-GB"/>
              </w:rPr>
              <w:t xml:space="preserve"> specifically for the agreed use cases in the final representative set and for a common framework:</w:t>
            </w:r>
          </w:p>
          <w:p w14:paraId="6B2EB7CD" w14:textId="77777777" w:rsidR="00803A0F" w:rsidRPr="00770446" w:rsidRDefault="00803A0F" w:rsidP="00510C4A">
            <w:pPr>
              <w:numPr>
                <w:ilvl w:val="1"/>
                <w:numId w:val="5"/>
              </w:numPr>
              <w:spacing w:after="0"/>
              <w:rPr>
                <w:rFonts w:eastAsia="Times New Roman"/>
                <w:bCs/>
                <w:sz w:val="16"/>
                <w:szCs w:val="16"/>
                <w:lang w:eastAsia="en-GB"/>
              </w:rPr>
            </w:pPr>
            <w:r w:rsidRPr="00770446">
              <w:rPr>
                <w:rFonts w:eastAsia="Times New Roman"/>
                <w:bCs/>
                <w:sz w:val="16"/>
                <w:szCs w:val="16"/>
                <w:lang w:eastAsia="en-GB"/>
              </w:rPr>
              <w:t>PHY layer aspects, e.g., (RAN1)</w:t>
            </w:r>
          </w:p>
          <w:p w14:paraId="7A4E1D7E" w14:textId="77777777" w:rsidR="00803A0F" w:rsidRPr="00770446" w:rsidRDefault="00803A0F" w:rsidP="00510C4A">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Consider aspects related to, e.g., the potential specification of the AI Model lifecycle management, and dataset construction for training, </w:t>
            </w:r>
            <w:proofErr w:type="gramStart"/>
            <w:r w:rsidRPr="00770446">
              <w:rPr>
                <w:rFonts w:eastAsia="Times New Roman"/>
                <w:bCs/>
                <w:sz w:val="16"/>
                <w:szCs w:val="16"/>
                <w:lang w:eastAsia="en-GB"/>
              </w:rPr>
              <w:t>validation</w:t>
            </w:r>
            <w:proofErr w:type="gramEnd"/>
            <w:r w:rsidRPr="00770446">
              <w:rPr>
                <w:rFonts w:eastAsia="Times New Roman"/>
                <w:bCs/>
                <w:sz w:val="16"/>
                <w:szCs w:val="16"/>
                <w:lang w:eastAsia="en-GB"/>
              </w:rPr>
              <w:t xml:space="preserve"> and test for the selected use cases</w:t>
            </w:r>
          </w:p>
          <w:p w14:paraId="21CE6BE1" w14:textId="77777777" w:rsidR="00803A0F" w:rsidRPr="00770446" w:rsidRDefault="00803A0F" w:rsidP="00510C4A">
            <w:pPr>
              <w:numPr>
                <w:ilvl w:val="2"/>
                <w:numId w:val="5"/>
              </w:numPr>
              <w:spacing w:after="0"/>
              <w:rPr>
                <w:rFonts w:eastAsia="Times New Roman"/>
                <w:bCs/>
                <w:sz w:val="16"/>
                <w:szCs w:val="16"/>
                <w:lang w:eastAsia="en-GB"/>
              </w:rPr>
            </w:pPr>
            <w:r w:rsidRPr="00770446">
              <w:rPr>
                <w:rFonts w:eastAsia="Times New Roman"/>
                <w:bCs/>
                <w:sz w:val="16"/>
                <w:szCs w:val="16"/>
                <w:lang w:eastAsia="en-GB"/>
              </w:rPr>
              <w:t>Use case and collaboration level specific specification impact, such as new signalling, means for training and validation data assistance, assistance information, measurement, and feedback</w:t>
            </w:r>
          </w:p>
          <w:p w14:paraId="070D4905" w14:textId="77777777" w:rsidR="00803A0F" w:rsidRPr="00770446" w:rsidRDefault="00803A0F" w:rsidP="00510C4A">
            <w:pPr>
              <w:numPr>
                <w:ilvl w:val="1"/>
                <w:numId w:val="5"/>
              </w:numPr>
              <w:spacing w:after="0"/>
              <w:rPr>
                <w:rFonts w:eastAsia="Times New Roman"/>
                <w:bCs/>
                <w:sz w:val="16"/>
                <w:szCs w:val="16"/>
                <w:lang w:eastAsia="en-GB"/>
              </w:rPr>
            </w:pPr>
            <w:r w:rsidRPr="00770446">
              <w:rPr>
                <w:rFonts w:eastAsia="Times New Roman"/>
                <w:bCs/>
                <w:sz w:val="16"/>
                <w:szCs w:val="16"/>
                <w:lang w:eastAsia="en-GB"/>
              </w:rPr>
              <w:lastRenderedPageBreak/>
              <w:t xml:space="preserve">Protocol aspects, e.g., (RAN2) - RAN2 only starts the work after there is sufficient progress on the use case study in RAN1 </w:t>
            </w:r>
          </w:p>
          <w:p w14:paraId="23B6F3B9" w14:textId="77777777" w:rsidR="00803A0F" w:rsidRPr="00770446" w:rsidRDefault="00803A0F" w:rsidP="00510C4A">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 Consider aspects related to, e.g., capability indication, configuration and control procedures (training/inference</w:t>
            </w:r>
            <w:proofErr w:type="gramStart"/>
            <w:r w:rsidRPr="00770446">
              <w:rPr>
                <w:rFonts w:eastAsia="Times New Roman"/>
                <w:bCs/>
                <w:sz w:val="16"/>
                <w:szCs w:val="16"/>
                <w:lang w:eastAsia="en-GB"/>
              </w:rPr>
              <w:t>),  and</w:t>
            </w:r>
            <w:proofErr w:type="gramEnd"/>
            <w:r w:rsidRPr="00770446">
              <w:rPr>
                <w:rFonts w:eastAsia="Times New Roman"/>
                <w:bCs/>
                <w:sz w:val="16"/>
                <w:szCs w:val="16"/>
                <w:lang w:eastAsia="en-GB"/>
              </w:rPr>
              <w:t xml:space="preserve"> management of data and AI/ML model, per RAN1 input </w:t>
            </w:r>
          </w:p>
          <w:p w14:paraId="3CB0CECF" w14:textId="77777777" w:rsidR="00803A0F" w:rsidRPr="00770446" w:rsidRDefault="00803A0F" w:rsidP="00510C4A">
            <w:pPr>
              <w:numPr>
                <w:ilvl w:val="2"/>
                <w:numId w:val="5"/>
              </w:numPr>
              <w:spacing w:after="0"/>
              <w:rPr>
                <w:rFonts w:eastAsia="Times New Roman"/>
                <w:bCs/>
                <w:sz w:val="16"/>
                <w:szCs w:val="16"/>
                <w:lang w:eastAsia="en-GB"/>
              </w:rPr>
            </w:pPr>
            <w:r w:rsidRPr="00770446">
              <w:rPr>
                <w:rFonts w:eastAsia="Times New Roman"/>
                <w:sz w:val="16"/>
                <w:szCs w:val="16"/>
                <w:lang w:eastAsia="en-GB"/>
              </w:rPr>
              <w:t xml:space="preserve">Collaboration level specific specification impact per use case </w:t>
            </w:r>
          </w:p>
          <w:p w14:paraId="65FAA36E" w14:textId="77777777" w:rsidR="00803A0F" w:rsidRPr="00770446" w:rsidRDefault="00803A0F" w:rsidP="00510C4A">
            <w:pPr>
              <w:numPr>
                <w:ilvl w:val="1"/>
                <w:numId w:val="5"/>
              </w:numPr>
              <w:spacing w:after="0"/>
              <w:rPr>
                <w:rFonts w:eastAsia="Times New Roman"/>
                <w:bCs/>
                <w:sz w:val="16"/>
                <w:szCs w:val="16"/>
                <w:lang w:eastAsia="en-GB"/>
              </w:rPr>
            </w:pPr>
            <w:r w:rsidRPr="00770446">
              <w:rPr>
                <w:rFonts w:eastAsia="Times New Roman"/>
                <w:bCs/>
                <w:sz w:val="16"/>
                <w:szCs w:val="16"/>
                <w:lang w:eastAsia="en-GB"/>
              </w:rPr>
              <w:t>Interoperability and testability aspects, e.g., (RAN4) - RAN4 only starts the work after there is sufficient progress on use case study in RAN1 and RAN2</w:t>
            </w:r>
          </w:p>
          <w:p w14:paraId="5B5C90B2" w14:textId="77777777" w:rsidR="00803A0F" w:rsidRPr="00770446" w:rsidRDefault="00803A0F" w:rsidP="00510C4A">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Requirements and testing frameworks to validate AI/ML based performance enhancements and ensuring that UE and </w:t>
            </w:r>
            <w:proofErr w:type="spellStart"/>
            <w:r w:rsidRPr="00770446">
              <w:rPr>
                <w:rFonts w:eastAsia="Times New Roman"/>
                <w:bCs/>
                <w:sz w:val="16"/>
                <w:szCs w:val="16"/>
                <w:lang w:eastAsia="en-GB"/>
              </w:rPr>
              <w:t>gNB</w:t>
            </w:r>
            <w:proofErr w:type="spellEnd"/>
            <w:r w:rsidRPr="00770446">
              <w:rPr>
                <w:rFonts w:eastAsia="Times New Roman"/>
                <w:bCs/>
                <w:sz w:val="16"/>
                <w:szCs w:val="16"/>
                <w:lang w:eastAsia="en-GB"/>
              </w:rPr>
              <w:t xml:space="preserve"> with AI/ML meet or exceed the existing minimum requirements if applicable</w:t>
            </w:r>
          </w:p>
          <w:p w14:paraId="0927DF6C" w14:textId="77777777" w:rsidR="00803A0F" w:rsidRDefault="00803A0F" w:rsidP="00510C4A">
            <w:pPr>
              <w:numPr>
                <w:ilvl w:val="2"/>
                <w:numId w:val="5"/>
              </w:numPr>
              <w:spacing w:after="0"/>
              <w:rPr>
                <w:rFonts w:eastAsia="Times New Roman"/>
                <w:bCs/>
                <w:sz w:val="16"/>
                <w:szCs w:val="16"/>
                <w:lang w:eastAsia="en-GB"/>
              </w:rPr>
            </w:pPr>
            <w:r w:rsidRPr="00770446">
              <w:rPr>
                <w:rFonts w:eastAsia="Times New Roman"/>
                <w:bCs/>
                <w:sz w:val="16"/>
                <w:szCs w:val="16"/>
                <w:lang w:eastAsia="en-GB"/>
              </w:rPr>
              <w:t>Consider the need and implications for AI/ML processing capabilities definition</w:t>
            </w:r>
          </w:p>
          <w:p w14:paraId="59B2F525" w14:textId="77777777" w:rsidR="00803A0F" w:rsidRPr="00770446" w:rsidRDefault="00803A0F" w:rsidP="003C23D5">
            <w:pPr>
              <w:spacing w:after="0"/>
              <w:ind w:left="2160"/>
              <w:rPr>
                <w:rFonts w:eastAsia="Times New Roman"/>
                <w:bCs/>
                <w:sz w:val="16"/>
                <w:szCs w:val="16"/>
                <w:lang w:eastAsia="en-GB"/>
              </w:rPr>
            </w:pPr>
          </w:p>
          <w:p w14:paraId="41736E26"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Note 1: specific AI/ML models are not expected to be specified and are left to implementation. User data privacy needs to be preserved.</w:t>
            </w:r>
          </w:p>
          <w:p w14:paraId="04557C41" w14:textId="77777777" w:rsidR="00803A0F" w:rsidRPr="00770446" w:rsidRDefault="00803A0F" w:rsidP="003C23D5">
            <w:pPr>
              <w:overflowPunct/>
              <w:autoSpaceDE/>
              <w:autoSpaceDN/>
              <w:adjustRightInd/>
              <w:spacing w:after="0" w:line="259" w:lineRule="auto"/>
              <w:textAlignment w:val="auto"/>
              <w:rPr>
                <w:rFonts w:eastAsiaTheme="minorHAnsi"/>
                <w:sz w:val="18"/>
                <w:szCs w:val="18"/>
                <w:lang w:eastAsia="zh-CN"/>
              </w:rPr>
            </w:pPr>
            <w:r w:rsidRPr="00770446">
              <w:rPr>
                <w:rFonts w:eastAsia="Times New Roman"/>
                <w:bCs/>
                <w:sz w:val="16"/>
                <w:szCs w:val="16"/>
                <w:lang w:eastAsia="en-GB"/>
              </w:rPr>
              <w:t>Note 2: The study on AI/ML for air interface is based on the current RAN architecture and new interfaces shall not be introduced</w:t>
            </w:r>
          </w:p>
        </w:tc>
      </w:tr>
    </w:tbl>
    <w:p w14:paraId="4CFB604C" w14:textId="77777777" w:rsidR="00803A0F" w:rsidRDefault="00803A0F" w:rsidP="00803A0F">
      <w:pPr>
        <w:spacing w:after="0"/>
        <w:rPr>
          <w:rFonts w:eastAsia="Times New Roman"/>
          <w:bCs/>
          <w:sz w:val="16"/>
          <w:szCs w:val="16"/>
          <w:lang w:eastAsia="en-GB"/>
        </w:rPr>
      </w:pPr>
    </w:p>
    <w:p w14:paraId="62AA1D39" w14:textId="77777777" w:rsidR="00803A0F" w:rsidRPr="00770446" w:rsidRDefault="00803A0F" w:rsidP="00803A0F">
      <w:pPr>
        <w:spacing w:after="0"/>
        <w:rPr>
          <w:rFonts w:eastAsia="Times New Roman"/>
          <w:bCs/>
          <w:sz w:val="16"/>
          <w:szCs w:val="16"/>
          <w:lang w:eastAsia="en-GB"/>
        </w:rPr>
      </w:pPr>
    </w:p>
    <w:p w14:paraId="635AB204" w14:textId="2184ABD9" w:rsidR="00803A0F" w:rsidRPr="00056BDE" w:rsidRDefault="00803A0F" w:rsidP="00386E2A">
      <w:pPr>
        <w:jc w:val="both"/>
      </w:pPr>
      <w:r w:rsidRPr="004F74B5">
        <w:rPr>
          <w:szCs w:val="18"/>
          <w:lang w:eastAsia="ja-JP"/>
        </w:rPr>
        <w:t xml:space="preserve">In this contribution, we </w:t>
      </w:r>
      <w:r w:rsidR="000427EA">
        <w:rPr>
          <w:lang w:val="en-US"/>
        </w:rPr>
        <w:t>mainly focus on proposals that were not agreed and topics for further study indicated as part of the agreements which were made as part of the RAN1-10</w:t>
      </w:r>
      <w:r w:rsidR="004867E1">
        <w:rPr>
          <w:lang w:val="en-US"/>
        </w:rPr>
        <w:t>9</w:t>
      </w:r>
      <w:r w:rsidR="000427EA">
        <w:rPr>
          <w:rFonts w:hint="eastAsia"/>
          <w:lang w:val="en-US" w:eastAsia="zh-CN"/>
        </w:rPr>
        <w:t>-</w:t>
      </w:r>
      <w:r w:rsidR="000427EA">
        <w:rPr>
          <w:lang w:val="en-US"/>
        </w:rPr>
        <w:t>e meeting.</w:t>
      </w:r>
      <w:r w:rsidR="00F34EF8">
        <w:rPr>
          <w:lang w:val="en-US"/>
        </w:rPr>
        <w:t xml:space="preserve"> Evaluation results for potential AI/ML based positioning accuracy enhancements are also presented.</w:t>
      </w:r>
      <w:r w:rsidR="00D14127">
        <w:rPr>
          <w:szCs w:val="18"/>
          <w:lang w:eastAsia="ja-JP"/>
        </w:rPr>
        <w:t xml:space="preserve">  </w:t>
      </w:r>
    </w:p>
    <w:p w14:paraId="30D009FF" w14:textId="75EE8855" w:rsidR="009960DF" w:rsidRDefault="00E75728" w:rsidP="00A23DCA">
      <w:pPr>
        <w:pStyle w:val="Heading1"/>
      </w:pPr>
      <w:bookmarkStart w:id="1" w:name="_Hlk510705081"/>
      <w:r>
        <w:t>General Evaluation Aspects</w:t>
      </w:r>
    </w:p>
    <w:p w14:paraId="71230483" w14:textId="66D3FBBA" w:rsidR="00305297" w:rsidRDefault="00555A37" w:rsidP="00DB5E07">
      <w:pPr>
        <w:pStyle w:val="Heading2"/>
      </w:pPr>
      <w:r w:rsidRPr="00555A37">
        <w:t>Deployment Scenarios and Simulation Assumptions</w:t>
      </w:r>
    </w:p>
    <w:p w14:paraId="50A4EBA7" w14:textId="1708B972" w:rsidR="00DF1A84" w:rsidRDefault="00555A37">
      <w:pPr>
        <w:pStyle w:val="Heading3"/>
        <w:rPr>
          <w:lang w:val="en-US"/>
        </w:rPr>
      </w:pPr>
      <w:r w:rsidRPr="00555A37">
        <w:rPr>
          <w:lang w:val="en-US"/>
        </w:rPr>
        <w:t xml:space="preserve">Deployment </w:t>
      </w:r>
      <w:r w:rsidR="003D22E8">
        <w:rPr>
          <w:lang w:val="en-US"/>
        </w:rPr>
        <w:t>S</w:t>
      </w:r>
      <w:r w:rsidRPr="00555A37">
        <w:rPr>
          <w:lang w:val="en-US"/>
        </w:rPr>
        <w:t>cenarios</w:t>
      </w:r>
      <w:r w:rsidR="004464FC">
        <w:rPr>
          <w:lang w:val="en-US"/>
        </w:rPr>
        <w:t xml:space="preserve"> </w:t>
      </w:r>
    </w:p>
    <w:p w14:paraId="7C1D2486" w14:textId="4FEC7750" w:rsidR="006B0EA3" w:rsidRDefault="00C44FF3" w:rsidP="00386E2A">
      <w:pPr>
        <w:jc w:val="both"/>
      </w:pPr>
      <w:r>
        <w:t>Regarding the deployment scenario used for evaluations, the following agreement was made during RAN1-109-e meeting:</w:t>
      </w:r>
    </w:p>
    <w:p w14:paraId="42CDC1F3" w14:textId="77777777" w:rsidR="00C44FF3" w:rsidRPr="008C1141" w:rsidRDefault="00C44FF3" w:rsidP="00386E2A">
      <w:pPr>
        <w:jc w:val="both"/>
        <w:rPr>
          <w:i/>
          <w:iCs/>
          <w:sz w:val="18"/>
          <w:szCs w:val="18"/>
          <w:highlight w:val="green"/>
          <w:lang w:eastAsia="ja-JP"/>
        </w:rPr>
      </w:pPr>
      <w:r w:rsidRPr="008C1141">
        <w:rPr>
          <w:i/>
          <w:iCs/>
          <w:sz w:val="18"/>
          <w:szCs w:val="18"/>
          <w:highlight w:val="green"/>
          <w:lang w:eastAsia="ja-JP"/>
        </w:rPr>
        <w:t>Agreement</w:t>
      </w:r>
    </w:p>
    <w:p w14:paraId="6A965BB8" w14:textId="77777777" w:rsidR="00C44FF3" w:rsidRPr="008C1141" w:rsidRDefault="00C44FF3" w:rsidP="00386E2A">
      <w:pPr>
        <w:jc w:val="both"/>
        <w:rPr>
          <w:i/>
          <w:iCs/>
          <w:sz w:val="18"/>
          <w:szCs w:val="18"/>
          <w:lang w:eastAsia="ja-JP"/>
        </w:rPr>
      </w:pPr>
      <w:r w:rsidRPr="008C1141">
        <w:rPr>
          <w:i/>
          <w:iCs/>
          <w:sz w:val="18"/>
          <w:szCs w:val="18"/>
          <w:lang w:eastAsia="ja-JP"/>
        </w:rPr>
        <w:t xml:space="preserve">For evaluation of AI/ML based positioning, at least the </w:t>
      </w:r>
      <w:proofErr w:type="spellStart"/>
      <w:r w:rsidRPr="008C1141">
        <w:rPr>
          <w:i/>
          <w:iCs/>
          <w:sz w:val="18"/>
          <w:szCs w:val="18"/>
          <w:lang w:eastAsia="ja-JP"/>
        </w:rPr>
        <w:t>InF</w:t>
      </w:r>
      <w:proofErr w:type="spellEnd"/>
      <w:r w:rsidRPr="008C1141">
        <w:rPr>
          <w:i/>
          <w:iCs/>
          <w:sz w:val="18"/>
          <w:szCs w:val="18"/>
          <w:lang w:eastAsia="ja-JP"/>
        </w:rPr>
        <w:t xml:space="preserve">-DH sub-scenario is prioritized in the </w:t>
      </w:r>
      <w:proofErr w:type="spellStart"/>
      <w:r w:rsidRPr="008C1141">
        <w:rPr>
          <w:i/>
          <w:iCs/>
          <w:sz w:val="18"/>
          <w:szCs w:val="18"/>
          <w:lang w:eastAsia="ja-JP"/>
        </w:rPr>
        <w:t>InF</w:t>
      </w:r>
      <w:proofErr w:type="spellEnd"/>
      <w:r w:rsidRPr="008C1141">
        <w:rPr>
          <w:i/>
          <w:iCs/>
          <w:sz w:val="18"/>
          <w:szCs w:val="18"/>
          <w:lang w:eastAsia="ja-JP"/>
        </w:rPr>
        <w:t xml:space="preserve"> deployment scenario for FR1 and FR2.</w:t>
      </w:r>
    </w:p>
    <w:p w14:paraId="4BB0179F" w14:textId="2FA679C3" w:rsidR="00C44FF3" w:rsidRPr="008C1141" w:rsidRDefault="00C44FF3" w:rsidP="00386E2A">
      <w:pPr>
        <w:jc w:val="both"/>
        <w:rPr>
          <w:sz w:val="18"/>
          <w:szCs w:val="18"/>
        </w:rPr>
      </w:pPr>
      <w:r w:rsidRPr="008C1141">
        <w:rPr>
          <w:sz w:val="18"/>
          <w:szCs w:val="18"/>
        </w:rPr>
        <w:t xml:space="preserve">As part of email discussions during the meeting, there were other scenarios considered such as </w:t>
      </w:r>
      <w:proofErr w:type="spellStart"/>
      <w:r w:rsidRPr="008C1141">
        <w:rPr>
          <w:sz w:val="18"/>
          <w:szCs w:val="18"/>
        </w:rPr>
        <w:t>InF</w:t>
      </w:r>
      <w:proofErr w:type="spellEnd"/>
      <w:r w:rsidRPr="008C1141">
        <w:rPr>
          <w:sz w:val="18"/>
          <w:szCs w:val="18"/>
        </w:rPr>
        <w:t xml:space="preserve">-SH, DL and SL, along with </w:t>
      </w:r>
      <w:proofErr w:type="spellStart"/>
      <w:r w:rsidRPr="008C1141">
        <w:rPr>
          <w:sz w:val="18"/>
          <w:szCs w:val="18"/>
        </w:rPr>
        <w:t>UMi</w:t>
      </w:r>
      <w:proofErr w:type="spellEnd"/>
      <w:r w:rsidRPr="008C1141">
        <w:rPr>
          <w:sz w:val="18"/>
          <w:szCs w:val="18"/>
        </w:rPr>
        <w:t xml:space="preserve"> and </w:t>
      </w:r>
      <w:proofErr w:type="spellStart"/>
      <w:r w:rsidRPr="008C1141">
        <w:rPr>
          <w:sz w:val="18"/>
          <w:szCs w:val="18"/>
        </w:rPr>
        <w:t>UMa</w:t>
      </w:r>
      <w:proofErr w:type="spellEnd"/>
      <w:r w:rsidRPr="008C1141">
        <w:rPr>
          <w:sz w:val="18"/>
          <w:szCs w:val="18"/>
        </w:rPr>
        <w:t>, as indicated in the following proposal that was discussed but not agreed.</w:t>
      </w:r>
    </w:p>
    <w:p w14:paraId="06C62C18" w14:textId="77777777" w:rsidR="008039C7" w:rsidRPr="008C1141" w:rsidRDefault="008039C7" w:rsidP="008039C7">
      <w:pPr>
        <w:spacing w:after="120"/>
        <w:jc w:val="both"/>
        <w:rPr>
          <w:rFonts w:eastAsia="DengXian"/>
          <w:b/>
          <w:bCs/>
          <w:i/>
          <w:iCs/>
          <w:sz w:val="18"/>
          <w:u w:val="single"/>
          <w:lang w:eastAsia="ja-JP"/>
        </w:rPr>
      </w:pPr>
      <w:bookmarkStart w:id="2" w:name="_Hlk103700668"/>
      <w:r w:rsidRPr="008C1141">
        <w:rPr>
          <w:rFonts w:eastAsia="DengXian"/>
          <w:b/>
          <w:bCs/>
          <w:i/>
          <w:iCs/>
          <w:sz w:val="18"/>
          <w:highlight w:val="yellow"/>
          <w:u w:val="single"/>
          <w:lang w:eastAsia="ja-JP"/>
        </w:rPr>
        <w:t>Proposal 2.1.4-3</w:t>
      </w:r>
    </w:p>
    <w:p w14:paraId="7B963C34" w14:textId="77777777" w:rsidR="008039C7" w:rsidRPr="008C1141" w:rsidRDefault="008039C7" w:rsidP="008039C7">
      <w:pPr>
        <w:spacing w:after="120"/>
        <w:jc w:val="both"/>
        <w:rPr>
          <w:rFonts w:eastAsia="DengXian"/>
          <w:i/>
          <w:iCs/>
          <w:sz w:val="18"/>
          <w:lang w:eastAsia="ja-JP"/>
        </w:rPr>
      </w:pPr>
      <w:r w:rsidRPr="008C1141">
        <w:rPr>
          <w:rFonts w:eastAsia="DengXian"/>
          <w:i/>
          <w:iCs/>
          <w:sz w:val="18"/>
          <w:lang w:eastAsia="ja-JP"/>
        </w:rPr>
        <w:t xml:space="preserve">For evaluation of AI/ML based positioning in </w:t>
      </w:r>
      <w:proofErr w:type="spellStart"/>
      <w:r w:rsidRPr="008C1141">
        <w:rPr>
          <w:rFonts w:eastAsia="DengXian"/>
          <w:i/>
          <w:iCs/>
          <w:sz w:val="18"/>
          <w:lang w:eastAsia="ja-JP"/>
        </w:rPr>
        <w:t>InF</w:t>
      </w:r>
      <w:proofErr w:type="spellEnd"/>
      <w:r w:rsidRPr="008C1141">
        <w:rPr>
          <w:rFonts w:eastAsia="DengXian"/>
          <w:i/>
          <w:iCs/>
          <w:sz w:val="18"/>
          <w:lang w:eastAsia="ja-JP"/>
        </w:rPr>
        <w:t xml:space="preserve"> scenario, which </w:t>
      </w:r>
      <w:proofErr w:type="spellStart"/>
      <w:r w:rsidRPr="008C1141">
        <w:rPr>
          <w:rFonts w:eastAsia="DengXian"/>
          <w:i/>
          <w:iCs/>
          <w:sz w:val="18"/>
          <w:lang w:eastAsia="ja-JP"/>
        </w:rPr>
        <w:t>InF</w:t>
      </w:r>
      <w:proofErr w:type="spellEnd"/>
      <w:r w:rsidRPr="008C1141">
        <w:rPr>
          <w:rFonts w:eastAsia="DengXian"/>
          <w:i/>
          <w:iCs/>
          <w:sz w:val="18"/>
          <w:lang w:eastAsia="ja-JP"/>
        </w:rPr>
        <w:t xml:space="preserve"> sub-scenario should be </w:t>
      </w:r>
      <w:r w:rsidRPr="008C1141">
        <w:rPr>
          <w:rFonts w:eastAsia="DengXian"/>
          <w:i/>
          <w:iCs/>
          <w:sz w:val="18"/>
          <w:lang w:val="en-US" w:eastAsia="ja-JP"/>
        </w:rPr>
        <w:t>prioritized</w:t>
      </w:r>
      <w:r w:rsidRPr="008C1141">
        <w:rPr>
          <w:rFonts w:eastAsia="DengXian"/>
          <w:i/>
          <w:iCs/>
          <w:sz w:val="18"/>
          <w:lang w:eastAsia="ja-JP"/>
        </w:rPr>
        <w:t xml:space="preserve"> in addition to </w:t>
      </w:r>
      <w:proofErr w:type="spellStart"/>
      <w:r w:rsidRPr="008C1141">
        <w:rPr>
          <w:rFonts w:eastAsia="DengXian"/>
          <w:i/>
          <w:iCs/>
          <w:sz w:val="18"/>
          <w:lang w:eastAsia="ja-JP"/>
        </w:rPr>
        <w:t>InF</w:t>
      </w:r>
      <w:proofErr w:type="spellEnd"/>
      <w:r w:rsidRPr="008C1141">
        <w:rPr>
          <w:rFonts w:eastAsia="DengXian"/>
          <w:i/>
          <w:iCs/>
          <w:sz w:val="18"/>
          <w:lang w:eastAsia="ja-JP"/>
        </w:rPr>
        <w:t>-DH?</w:t>
      </w:r>
    </w:p>
    <w:p w14:paraId="4D908C87" w14:textId="77777777" w:rsidR="008039C7" w:rsidRPr="008C1141" w:rsidRDefault="008039C7" w:rsidP="00510C4A">
      <w:pPr>
        <w:numPr>
          <w:ilvl w:val="0"/>
          <w:numId w:val="8"/>
        </w:numPr>
        <w:spacing w:after="0"/>
        <w:jc w:val="both"/>
        <w:rPr>
          <w:rFonts w:eastAsia="Calibri"/>
          <w:i/>
          <w:iCs/>
          <w:sz w:val="18"/>
          <w:szCs w:val="18"/>
          <w:lang w:val="en-US" w:eastAsia="ja-JP"/>
        </w:rPr>
      </w:pPr>
      <w:r w:rsidRPr="008C1141">
        <w:rPr>
          <w:rFonts w:eastAsia="Calibri"/>
          <w:i/>
          <w:iCs/>
          <w:sz w:val="18"/>
          <w:szCs w:val="18"/>
          <w:lang w:val="en-US" w:eastAsia="ja-JP"/>
        </w:rPr>
        <w:t>None. (</w:t>
      </w:r>
      <w:proofErr w:type="spellStart"/>
      <w:r w:rsidRPr="008C1141">
        <w:rPr>
          <w:rFonts w:eastAsia="Calibri"/>
          <w:i/>
          <w:iCs/>
          <w:sz w:val="18"/>
          <w:szCs w:val="18"/>
          <w:lang w:val="en-US" w:eastAsia="ja-JP"/>
        </w:rPr>
        <w:t>InF</w:t>
      </w:r>
      <w:proofErr w:type="spellEnd"/>
      <w:r w:rsidRPr="008C1141">
        <w:rPr>
          <w:rFonts w:eastAsia="Calibri"/>
          <w:i/>
          <w:iCs/>
          <w:sz w:val="18"/>
          <w:szCs w:val="18"/>
          <w:lang w:val="en-US" w:eastAsia="ja-JP"/>
        </w:rPr>
        <w:t>-DH with two clutter settings {60%, 6m, 2m} and {40%, 2m, 2m} are adequate)</w:t>
      </w:r>
    </w:p>
    <w:p w14:paraId="3D6BF7C7" w14:textId="77777777" w:rsidR="008039C7" w:rsidRPr="008C1141" w:rsidRDefault="008039C7" w:rsidP="00510C4A">
      <w:pPr>
        <w:numPr>
          <w:ilvl w:val="0"/>
          <w:numId w:val="8"/>
        </w:numPr>
        <w:spacing w:after="0"/>
        <w:jc w:val="both"/>
        <w:rPr>
          <w:rFonts w:eastAsia="Calibri"/>
          <w:i/>
          <w:iCs/>
          <w:sz w:val="18"/>
          <w:szCs w:val="18"/>
          <w:lang w:val="en-US" w:eastAsia="ja-JP"/>
        </w:rPr>
      </w:pPr>
      <w:proofErr w:type="spellStart"/>
      <w:r w:rsidRPr="008C1141">
        <w:rPr>
          <w:rFonts w:eastAsia="Calibri"/>
          <w:i/>
          <w:iCs/>
          <w:sz w:val="18"/>
          <w:szCs w:val="18"/>
          <w:lang w:val="en-US" w:eastAsia="ja-JP"/>
        </w:rPr>
        <w:t>InF</w:t>
      </w:r>
      <w:proofErr w:type="spellEnd"/>
      <w:r w:rsidRPr="008C1141">
        <w:rPr>
          <w:rFonts w:eastAsia="Calibri"/>
          <w:i/>
          <w:iCs/>
          <w:sz w:val="18"/>
          <w:szCs w:val="18"/>
          <w:lang w:val="en-US" w:eastAsia="ja-JP"/>
        </w:rPr>
        <w:t>-SH (i.e., same as in TR38.857)</w:t>
      </w:r>
    </w:p>
    <w:p w14:paraId="720D53DF" w14:textId="77777777" w:rsidR="008039C7" w:rsidRPr="008C1141" w:rsidRDefault="008039C7" w:rsidP="00510C4A">
      <w:pPr>
        <w:numPr>
          <w:ilvl w:val="0"/>
          <w:numId w:val="8"/>
        </w:numPr>
        <w:spacing w:after="0"/>
        <w:ind w:left="1170" w:hanging="810"/>
        <w:jc w:val="both"/>
        <w:rPr>
          <w:rFonts w:eastAsia="Calibri"/>
          <w:i/>
          <w:iCs/>
          <w:sz w:val="18"/>
          <w:szCs w:val="18"/>
          <w:lang w:val="en-US" w:eastAsia="ja-JP"/>
        </w:rPr>
      </w:pPr>
      <w:proofErr w:type="spellStart"/>
      <w:r w:rsidRPr="008C1141">
        <w:rPr>
          <w:rFonts w:eastAsia="Calibri"/>
          <w:i/>
          <w:iCs/>
          <w:sz w:val="18"/>
          <w:szCs w:val="18"/>
          <w:lang w:val="en-US" w:eastAsia="ja-JP"/>
        </w:rPr>
        <w:t>InF</w:t>
      </w:r>
      <w:proofErr w:type="spellEnd"/>
      <w:r w:rsidRPr="008C1141">
        <w:rPr>
          <w:rFonts w:eastAsia="Calibri"/>
          <w:i/>
          <w:iCs/>
          <w:sz w:val="18"/>
          <w:szCs w:val="18"/>
          <w:lang w:val="en-US" w:eastAsia="ja-JP"/>
        </w:rPr>
        <w:t>-DL (e.g., BS height = 1.5 m as in TR38.901 calibration)</w:t>
      </w:r>
    </w:p>
    <w:p w14:paraId="04579644" w14:textId="77777777" w:rsidR="008039C7" w:rsidRPr="008C1141" w:rsidRDefault="008039C7" w:rsidP="00510C4A">
      <w:pPr>
        <w:numPr>
          <w:ilvl w:val="0"/>
          <w:numId w:val="8"/>
        </w:numPr>
        <w:spacing w:after="0"/>
        <w:ind w:left="1170" w:hanging="810"/>
        <w:jc w:val="both"/>
        <w:rPr>
          <w:rFonts w:eastAsia="Calibri"/>
          <w:i/>
          <w:iCs/>
          <w:sz w:val="18"/>
          <w:szCs w:val="18"/>
          <w:lang w:val="en-US" w:eastAsia="ja-JP"/>
        </w:rPr>
      </w:pPr>
      <w:proofErr w:type="spellStart"/>
      <w:r w:rsidRPr="008C1141">
        <w:rPr>
          <w:rFonts w:eastAsia="Calibri"/>
          <w:i/>
          <w:iCs/>
          <w:sz w:val="18"/>
          <w:szCs w:val="18"/>
          <w:lang w:val="en-US" w:eastAsia="ja-JP"/>
        </w:rPr>
        <w:t>InF</w:t>
      </w:r>
      <w:proofErr w:type="spellEnd"/>
      <w:r w:rsidRPr="008C1141">
        <w:rPr>
          <w:rFonts w:eastAsia="Calibri"/>
          <w:i/>
          <w:iCs/>
          <w:sz w:val="18"/>
          <w:szCs w:val="18"/>
          <w:lang w:val="en-US" w:eastAsia="ja-JP"/>
        </w:rPr>
        <w:t>-SL (e.g., Clutter parameters = {20%, 2m, 10m} as in TR38.857, BS height = 1.5 m as in TR38.901 calibration)</w:t>
      </w:r>
    </w:p>
    <w:bookmarkEnd w:id="2"/>
    <w:p w14:paraId="7D0B2758" w14:textId="77777777" w:rsidR="00C44FF3" w:rsidRDefault="00C44FF3" w:rsidP="00386E2A">
      <w:pPr>
        <w:jc w:val="both"/>
        <w:rPr>
          <w:lang w:val="en-US"/>
        </w:rPr>
      </w:pPr>
    </w:p>
    <w:p w14:paraId="34BF6FDF" w14:textId="6548696E" w:rsidR="006B0EA3" w:rsidRDefault="00C44FF3" w:rsidP="00C44FF3">
      <w:pPr>
        <w:jc w:val="both"/>
        <w:rPr>
          <w:lang w:val="en-US"/>
        </w:rPr>
      </w:pPr>
      <w:r>
        <w:rPr>
          <w:lang w:val="en-US"/>
        </w:rPr>
        <w:t xml:space="preserve">Considering the significant number of aspects that needs to be considered as part of the study such as various simulation assumptions, methodology and performance aspects, it would be beneficial for RAN1 to limit the Rel-18 study on AI/ML for positioning accuracy enhancements to </w:t>
      </w:r>
      <w:proofErr w:type="spellStart"/>
      <w:r>
        <w:rPr>
          <w:lang w:val="en-US"/>
        </w:rPr>
        <w:t>InF</w:t>
      </w:r>
      <w:proofErr w:type="spellEnd"/>
      <w:r>
        <w:rPr>
          <w:lang w:val="en-US"/>
        </w:rPr>
        <w:t>-DH sub-scenario. Thus, it could be agreed that other sub-scenarios would not be evaluated as part of the Rel-18 study item.</w:t>
      </w:r>
    </w:p>
    <w:p w14:paraId="26019B3F" w14:textId="0183996A" w:rsidR="00C44FF3" w:rsidRPr="00C44FF3" w:rsidRDefault="00C44FF3" w:rsidP="00C44FF3">
      <w:pPr>
        <w:jc w:val="both"/>
        <w:rPr>
          <w:b/>
          <w:bCs/>
          <w:lang w:val="en-US"/>
        </w:rPr>
      </w:pPr>
      <w:r w:rsidRPr="00C44FF3">
        <w:rPr>
          <w:b/>
          <w:bCs/>
          <w:lang w:val="en-US"/>
        </w:rPr>
        <w:t>Observation</w:t>
      </w:r>
      <w:r w:rsidR="003A2D17">
        <w:rPr>
          <w:b/>
          <w:bCs/>
          <w:lang w:val="en-US"/>
        </w:rPr>
        <w:t>-1</w:t>
      </w:r>
      <w:r w:rsidRPr="00C44FF3">
        <w:rPr>
          <w:b/>
          <w:bCs/>
          <w:lang w:val="en-US"/>
        </w:rPr>
        <w:t xml:space="preserve">: Considering the significant number of aspects that needs to be considered as part of the study such as various simulation assumptions, methodology and performance aspects, it would be beneficial for RAN1 to limit the Rel-18 study on AI/ML for positioning accuracy enhancements to </w:t>
      </w:r>
      <w:proofErr w:type="spellStart"/>
      <w:r w:rsidRPr="00C44FF3">
        <w:rPr>
          <w:b/>
          <w:bCs/>
          <w:lang w:val="en-US"/>
        </w:rPr>
        <w:t>InF</w:t>
      </w:r>
      <w:proofErr w:type="spellEnd"/>
      <w:r w:rsidRPr="00C44FF3">
        <w:rPr>
          <w:b/>
          <w:bCs/>
          <w:lang w:val="en-US"/>
        </w:rPr>
        <w:t>-DH sub-scenario.</w:t>
      </w:r>
    </w:p>
    <w:p w14:paraId="4036C00B" w14:textId="322BB506" w:rsidR="006B0EA3" w:rsidRPr="00C44FF3" w:rsidRDefault="00C44FF3" w:rsidP="005F536C">
      <w:pPr>
        <w:jc w:val="both"/>
        <w:rPr>
          <w:b/>
          <w:bCs/>
          <w:lang w:val="en-US"/>
        </w:rPr>
      </w:pPr>
      <w:r w:rsidRPr="00C44FF3">
        <w:rPr>
          <w:b/>
          <w:bCs/>
          <w:lang w:val="en-US"/>
        </w:rPr>
        <w:t>Proposal</w:t>
      </w:r>
      <w:r w:rsidR="003A2D17">
        <w:rPr>
          <w:b/>
          <w:bCs/>
          <w:lang w:val="en-US"/>
        </w:rPr>
        <w:t>-1</w:t>
      </w:r>
      <w:r w:rsidRPr="00C44FF3">
        <w:rPr>
          <w:b/>
          <w:bCs/>
          <w:lang w:val="en-US"/>
        </w:rPr>
        <w:t xml:space="preserve">: For evaluation of AI/ML based positioning, </w:t>
      </w:r>
      <w:r>
        <w:rPr>
          <w:b/>
          <w:bCs/>
          <w:lang w:val="en-US"/>
        </w:rPr>
        <w:t>only</w:t>
      </w:r>
      <w:r w:rsidRPr="00C44FF3">
        <w:rPr>
          <w:b/>
          <w:bCs/>
          <w:lang w:val="en-US"/>
        </w:rPr>
        <w:t xml:space="preserve"> </w:t>
      </w:r>
      <w:proofErr w:type="spellStart"/>
      <w:r w:rsidRPr="00C44FF3">
        <w:rPr>
          <w:b/>
          <w:bCs/>
          <w:lang w:val="en-US"/>
        </w:rPr>
        <w:t>InF</w:t>
      </w:r>
      <w:proofErr w:type="spellEnd"/>
      <w:r w:rsidRPr="00C44FF3">
        <w:rPr>
          <w:b/>
          <w:bCs/>
          <w:lang w:val="en-US"/>
        </w:rPr>
        <w:t>-DH sub-scenario is</w:t>
      </w:r>
      <w:r>
        <w:rPr>
          <w:b/>
          <w:bCs/>
          <w:lang w:val="en-US"/>
        </w:rPr>
        <w:t xml:space="preserve"> considered as part of the Rel-18 study item.</w:t>
      </w:r>
    </w:p>
    <w:p w14:paraId="7142E7D9" w14:textId="77777777" w:rsidR="003D22E8" w:rsidRDefault="003D22E8" w:rsidP="003D22E8">
      <w:pPr>
        <w:rPr>
          <w:lang w:val="en-US"/>
        </w:rPr>
      </w:pPr>
    </w:p>
    <w:p w14:paraId="6458D182" w14:textId="280B826D" w:rsidR="003D22E8" w:rsidRDefault="003D22E8" w:rsidP="003D22E8">
      <w:pPr>
        <w:pStyle w:val="Heading3"/>
        <w:rPr>
          <w:lang w:val="en-US"/>
        </w:rPr>
      </w:pPr>
      <w:r w:rsidRPr="003D22E8">
        <w:rPr>
          <w:lang w:val="en-US"/>
        </w:rPr>
        <w:t xml:space="preserve">Simulation </w:t>
      </w:r>
      <w:r>
        <w:rPr>
          <w:lang w:val="en-US"/>
        </w:rPr>
        <w:t xml:space="preserve">Methodology </w:t>
      </w:r>
    </w:p>
    <w:p w14:paraId="5C97555B" w14:textId="6E0CCF91" w:rsidR="004D36F9" w:rsidRPr="004D36F9" w:rsidRDefault="004D36F9" w:rsidP="004D36F9">
      <w:pPr>
        <w:jc w:val="both"/>
        <w:rPr>
          <w:lang w:val="en-US"/>
        </w:rPr>
      </w:pPr>
      <w:r>
        <w:rPr>
          <w:lang w:val="en-US"/>
        </w:rPr>
        <w:t xml:space="preserve">As part of the simulation methodology for dataset construction discussion </w:t>
      </w:r>
      <w:r>
        <w:t>during RAN1-109-e meeting, some of the key open topics related to network synchronization, Rx and Tx timing error, and clock drift modelling. The related open proposals which were not agreed during the meeting are as shown below:</w:t>
      </w:r>
    </w:p>
    <w:p w14:paraId="5BBD702C" w14:textId="77777777" w:rsidR="00C20DBB" w:rsidRPr="008C1141" w:rsidRDefault="00C20DBB" w:rsidP="00386E2A">
      <w:pPr>
        <w:jc w:val="both"/>
        <w:rPr>
          <w:i/>
          <w:iCs/>
          <w:sz w:val="18"/>
          <w:szCs w:val="18"/>
          <w:lang w:eastAsia="ja-JP"/>
        </w:rPr>
      </w:pPr>
      <w:bookmarkStart w:id="3" w:name="_Hlk104367439"/>
      <w:r w:rsidRPr="008C1141">
        <w:rPr>
          <w:b/>
          <w:bCs/>
          <w:i/>
          <w:iCs/>
          <w:sz w:val="18"/>
          <w:szCs w:val="18"/>
          <w:highlight w:val="yellow"/>
          <w:u w:val="single"/>
          <w:lang w:eastAsia="ja-JP"/>
        </w:rPr>
        <w:t>Proposal 2.3.4-4</w:t>
      </w:r>
    </w:p>
    <w:p w14:paraId="0D851D7B" w14:textId="21D290F7" w:rsidR="00C20DBB" w:rsidRPr="008C1141" w:rsidRDefault="00C20DBB" w:rsidP="00386E2A">
      <w:pPr>
        <w:jc w:val="both"/>
        <w:rPr>
          <w:i/>
          <w:iCs/>
          <w:sz w:val="18"/>
          <w:szCs w:val="18"/>
          <w:lang w:eastAsia="ja-JP"/>
        </w:rPr>
      </w:pPr>
      <w:r w:rsidRPr="008C1141">
        <w:rPr>
          <w:i/>
          <w:iCs/>
          <w:sz w:val="18"/>
          <w:szCs w:val="18"/>
          <w:lang w:eastAsia="ja-JP"/>
        </w:rPr>
        <w:lastRenderedPageBreak/>
        <w:t xml:space="preserve">For evaluation of AI/ML based positioning, the dataset construction may </w:t>
      </w:r>
      <w:proofErr w:type="gramStart"/>
      <w:r w:rsidRPr="008C1141">
        <w:rPr>
          <w:i/>
          <w:iCs/>
          <w:sz w:val="18"/>
          <w:szCs w:val="18"/>
          <w:lang w:eastAsia="ja-JP"/>
        </w:rPr>
        <w:t>take into account</w:t>
      </w:r>
      <w:proofErr w:type="gramEnd"/>
      <w:r w:rsidRPr="008C1141">
        <w:rPr>
          <w:i/>
          <w:iCs/>
          <w:sz w:val="18"/>
          <w:szCs w:val="18"/>
          <w:lang w:eastAsia="ja-JP"/>
        </w:rPr>
        <w:t xml:space="preserve"> the network synchronization and the UE/</w:t>
      </w:r>
      <w:proofErr w:type="spellStart"/>
      <w:r w:rsidRPr="008C1141">
        <w:rPr>
          <w:i/>
          <w:iCs/>
          <w:sz w:val="18"/>
          <w:szCs w:val="18"/>
          <w:lang w:eastAsia="ja-JP"/>
        </w:rPr>
        <w:t>Gnb</w:t>
      </w:r>
      <w:proofErr w:type="spellEnd"/>
      <w:r w:rsidRPr="008C1141">
        <w:rPr>
          <w:i/>
          <w:iCs/>
          <w:sz w:val="18"/>
          <w:szCs w:val="18"/>
          <w:lang w:eastAsia="ja-JP"/>
        </w:rPr>
        <w:t xml:space="preserve"> RX and TX timing error by reusing the assumptions in TR 38.857 Table 6-1 (see “Network synchronization”, “UE/</w:t>
      </w:r>
      <w:proofErr w:type="spellStart"/>
      <w:r w:rsidRPr="008C1141">
        <w:rPr>
          <w:i/>
          <w:iCs/>
          <w:sz w:val="18"/>
          <w:szCs w:val="18"/>
          <w:lang w:eastAsia="ja-JP"/>
        </w:rPr>
        <w:t>Gnb</w:t>
      </w:r>
      <w:proofErr w:type="spellEnd"/>
      <w:r w:rsidRPr="008C1141">
        <w:rPr>
          <w:i/>
          <w:iCs/>
          <w:sz w:val="18"/>
          <w:szCs w:val="18"/>
          <w:lang w:eastAsia="ja-JP"/>
        </w:rPr>
        <w:t xml:space="preserve"> RX and TX timing error”).</w:t>
      </w:r>
    </w:p>
    <w:p w14:paraId="563143DD" w14:textId="77777777" w:rsidR="0027621F" w:rsidRPr="008C1141" w:rsidRDefault="0027621F" w:rsidP="0027621F">
      <w:pPr>
        <w:spacing w:after="120"/>
        <w:jc w:val="both"/>
        <w:rPr>
          <w:rFonts w:eastAsia="DengXian"/>
          <w:i/>
          <w:iCs/>
          <w:sz w:val="18"/>
          <w:szCs w:val="18"/>
          <w:lang w:eastAsia="ja-JP"/>
        </w:rPr>
      </w:pPr>
      <w:r w:rsidRPr="008C1141">
        <w:rPr>
          <w:rFonts w:eastAsia="DengXian"/>
          <w:b/>
          <w:bCs/>
          <w:i/>
          <w:iCs/>
          <w:sz w:val="18"/>
          <w:szCs w:val="18"/>
          <w:highlight w:val="yellow"/>
          <w:u w:val="single"/>
          <w:lang w:eastAsia="ja-JP"/>
        </w:rPr>
        <w:t>Proposal 2.3.4-5</w:t>
      </w:r>
    </w:p>
    <w:p w14:paraId="3B05465C" w14:textId="77777777" w:rsidR="0027621F" w:rsidRPr="008C1141" w:rsidRDefault="0027621F" w:rsidP="0027621F">
      <w:pPr>
        <w:spacing w:after="120"/>
        <w:jc w:val="both"/>
        <w:rPr>
          <w:rFonts w:eastAsia="DengXian"/>
          <w:i/>
          <w:iCs/>
          <w:sz w:val="18"/>
          <w:szCs w:val="18"/>
          <w:lang w:eastAsia="ja-JP"/>
        </w:rPr>
      </w:pPr>
      <w:r w:rsidRPr="008C1141">
        <w:rPr>
          <w:rFonts w:eastAsia="DengXian"/>
          <w:i/>
          <w:iCs/>
          <w:sz w:val="18"/>
          <w:szCs w:val="18"/>
          <w:lang w:eastAsia="ja-JP"/>
        </w:rPr>
        <w:t>For evaluation of AI/ML based positioning, UE clock drift is optionally modelled in the dataset construction.</w:t>
      </w:r>
    </w:p>
    <w:p w14:paraId="5468FF6D" w14:textId="77777777" w:rsidR="0027621F" w:rsidRPr="008C1141" w:rsidRDefault="0027621F" w:rsidP="00510C4A">
      <w:pPr>
        <w:numPr>
          <w:ilvl w:val="1"/>
          <w:numId w:val="9"/>
        </w:numPr>
        <w:spacing w:after="0"/>
        <w:jc w:val="both"/>
        <w:rPr>
          <w:rFonts w:eastAsia="Calibri"/>
          <w:i/>
          <w:iCs/>
          <w:sz w:val="18"/>
          <w:szCs w:val="18"/>
          <w:lang w:val="en-US" w:eastAsia="ja-JP"/>
        </w:rPr>
      </w:pPr>
      <w:r w:rsidRPr="008C1141">
        <w:rPr>
          <w:rFonts w:eastAsia="Calibri"/>
          <w:i/>
          <w:iCs/>
          <w:sz w:val="18"/>
          <w:szCs w:val="18"/>
          <w:lang w:val="en-US" w:eastAsia="ja-JP"/>
        </w:rPr>
        <w:t xml:space="preserve">It’s up to proponent companies to describe the modeling method of UE clock drift and submit the evaluation results.  </w:t>
      </w:r>
    </w:p>
    <w:p w14:paraId="2610058F" w14:textId="7C83E422" w:rsidR="00C20DBB" w:rsidRDefault="00C20DBB" w:rsidP="00386E2A">
      <w:pPr>
        <w:jc w:val="both"/>
        <w:rPr>
          <w:lang w:eastAsia="ja-JP"/>
        </w:rPr>
      </w:pPr>
    </w:p>
    <w:p w14:paraId="6AD3F34C" w14:textId="6889218A" w:rsidR="004D36F9" w:rsidRDefault="004D36F9" w:rsidP="004D36F9">
      <w:pPr>
        <w:jc w:val="both"/>
        <w:rPr>
          <w:lang w:eastAsia="ja-JP"/>
        </w:rPr>
      </w:pPr>
      <w:r>
        <w:rPr>
          <w:lang w:eastAsia="ja-JP"/>
        </w:rPr>
        <w:t xml:space="preserve">For UE and </w:t>
      </w:r>
      <w:proofErr w:type="spellStart"/>
      <w:r>
        <w:rPr>
          <w:lang w:eastAsia="ja-JP"/>
        </w:rPr>
        <w:t>gNB</w:t>
      </w:r>
      <w:proofErr w:type="spellEnd"/>
      <w:r>
        <w:rPr>
          <w:lang w:eastAsia="ja-JP"/>
        </w:rPr>
        <w:t xml:space="preserve"> Rx and Tx timing error, there is already existing assumptions available in TR 38.857 [2] Table 6-1. Thus, it is possible to reuse the existing assumptions to optionally model the timing errors, if required. However, there are no existing assumptions that has been agreed for modelling UE clock drift.</w:t>
      </w:r>
      <w:r w:rsidR="00316721">
        <w:rPr>
          <w:lang w:eastAsia="ja-JP"/>
        </w:rPr>
        <w:t xml:space="preserve"> The benefits of modelling the UE clock drift </w:t>
      </w:r>
      <w:r w:rsidR="00824A90">
        <w:rPr>
          <w:lang w:eastAsia="ja-JP"/>
        </w:rPr>
        <w:t>together with other possible implementation issues could be studied further</w:t>
      </w:r>
      <w:r w:rsidR="00316721">
        <w:rPr>
          <w:lang w:eastAsia="ja-JP"/>
        </w:rPr>
        <w:t>.</w:t>
      </w:r>
      <w:r w:rsidR="00824A90">
        <w:rPr>
          <w:lang w:eastAsia="ja-JP"/>
        </w:rPr>
        <w:t xml:space="preserve"> The benefits of modelling such issues and the application of AI/ML for positioning under these constraints could be studied further</w:t>
      </w:r>
      <w:r w:rsidR="00316721">
        <w:rPr>
          <w:lang w:eastAsia="ja-JP"/>
        </w:rPr>
        <w:t>.</w:t>
      </w:r>
    </w:p>
    <w:p w14:paraId="2DE510A4" w14:textId="5C0DBC2B" w:rsidR="00316721" w:rsidRPr="00316721" w:rsidRDefault="00316721" w:rsidP="004D36F9">
      <w:pPr>
        <w:jc w:val="both"/>
        <w:rPr>
          <w:b/>
          <w:bCs/>
          <w:lang w:eastAsia="ja-JP"/>
        </w:rPr>
      </w:pPr>
      <w:r w:rsidRPr="00316721">
        <w:rPr>
          <w:b/>
          <w:bCs/>
          <w:lang w:eastAsia="ja-JP"/>
        </w:rPr>
        <w:t>Observation</w:t>
      </w:r>
      <w:r w:rsidR="003A2D17">
        <w:rPr>
          <w:b/>
          <w:bCs/>
          <w:lang w:eastAsia="ja-JP"/>
        </w:rPr>
        <w:t>-2</w:t>
      </w:r>
      <w:r w:rsidRPr="00316721">
        <w:rPr>
          <w:b/>
          <w:bCs/>
          <w:lang w:eastAsia="ja-JP"/>
        </w:rPr>
        <w:t xml:space="preserve">: Currently, there are no existing agreed assumptions for modelling </w:t>
      </w:r>
      <w:r w:rsidR="00824A90">
        <w:rPr>
          <w:b/>
          <w:bCs/>
          <w:lang w:eastAsia="ja-JP"/>
        </w:rPr>
        <w:t xml:space="preserve">issues introduced by implementation-specific issues such as </w:t>
      </w:r>
      <w:r w:rsidRPr="00316721">
        <w:rPr>
          <w:b/>
          <w:bCs/>
          <w:lang w:eastAsia="ja-JP"/>
        </w:rPr>
        <w:t>UE clock drift</w:t>
      </w:r>
      <w:r w:rsidR="4F5EEC79" w:rsidRPr="7E647AA8">
        <w:rPr>
          <w:b/>
          <w:bCs/>
          <w:lang w:eastAsia="ja-JP"/>
        </w:rPr>
        <w:t>.</w:t>
      </w:r>
      <w:r w:rsidR="002A6D8F">
        <w:rPr>
          <w:b/>
          <w:bCs/>
          <w:lang w:eastAsia="ja-JP"/>
        </w:rPr>
        <w:t xml:space="preserve"> </w:t>
      </w:r>
      <w:proofErr w:type="gramStart"/>
      <w:r w:rsidR="4F5EEC79" w:rsidRPr="7E647AA8">
        <w:rPr>
          <w:b/>
          <w:bCs/>
          <w:lang w:eastAsia="ja-JP"/>
        </w:rPr>
        <w:t>H</w:t>
      </w:r>
      <w:r w:rsidR="55E92696" w:rsidRPr="7E647AA8">
        <w:rPr>
          <w:b/>
          <w:bCs/>
          <w:lang w:eastAsia="ja-JP"/>
        </w:rPr>
        <w:t>owever</w:t>
      </w:r>
      <w:proofErr w:type="gramEnd"/>
      <w:r w:rsidR="00824A90">
        <w:rPr>
          <w:b/>
          <w:bCs/>
          <w:lang w:eastAsia="ja-JP"/>
        </w:rPr>
        <w:t xml:space="preserve"> it would be beneficial for RAN1 to study such issues further</w:t>
      </w:r>
      <w:r w:rsidRPr="00316721">
        <w:rPr>
          <w:b/>
          <w:bCs/>
          <w:lang w:eastAsia="ja-JP"/>
        </w:rPr>
        <w:t>.</w:t>
      </w:r>
    </w:p>
    <w:p w14:paraId="1853C089" w14:textId="7A77C8C5" w:rsidR="00316721" w:rsidRPr="00283887" w:rsidRDefault="00316721" w:rsidP="004D36F9">
      <w:pPr>
        <w:jc w:val="both"/>
        <w:rPr>
          <w:b/>
          <w:bCs/>
          <w:lang w:eastAsia="ja-JP"/>
        </w:rPr>
      </w:pPr>
      <w:r w:rsidRPr="00283887">
        <w:rPr>
          <w:b/>
          <w:bCs/>
          <w:lang w:eastAsia="ja-JP"/>
        </w:rPr>
        <w:t>Proposal</w:t>
      </w:r>
      <w:r w:rsidR="003A2D17">
        <w:rPr>
          <w:b/>
          <w:bCs/>
          <w:lang w:eastAsia="ja-JP"/>
        </w:rPr>
        <w:t>-2</w:t>
      </w:r>
      <w:r w:rsidRPr="00283887">
        <w:rPr>
          <w:b/>
          <w:bCs/>
          <w:lang w:eastAsia="ja-JP"/>
        </w:rPr>
        <w:t>:</w:t>
      </w:r>
      <w:r w:rsidRPr="00283887">
        <w:rPr>
          <w:b/>
          <w:bCs/>
        </w:rPr>
        <w:t xml:space="preserve"> </w:t>
      </w:r>
      <w:r w:rsidRPr="00283887">
        <w:rPr>
          <w:b/>
          <w:bCs/>
          <w:lang w:eastAsia="ja-JP"/>
        </w:rPr>
        <w:t>For evaluation of AI/ML based positioning, the dataset construction can optionally utilize the network synchronization and the UE/</w:t>
      </w:r>
      <w:proofErr w:type="spellStart"/>
      <w:r w:rsidRPr="00283887">
        <w:rPr>
          <w:b/>
          <w:bCs/>
          <w:lang w:eastAsia="ja-JP"/>
        </w:rPr>
        <w:t>Gnb</w:t>
      </w:r>
      <w:proofErr w:type="spellEnd"/>
      <w:r w:rsidRPr="00283887">
        <w:rPr>
          <w:b/>
          <w:bCs/>
          <w:lang w:eastAsia="ja-JP"/>
        </w:rPr>
        <w:t xml:space="preserve"> RX and TX timing error by reusing the assumptions in TR 38.857 Table 6-1.</w:t>
      </w:r>
    </w:p>
    <w:p w14:paraId="21E37CDD" w14:textId="146E3A03" w:rsidR="000E5439" w:rsidRPr="00283887" w:rsidRDefault="000E5439" w:rsidP="004D36F9">
      <w:pPr>
        <w:jc w:val="both"/>
        <w:rPr>
          <w:b/>
          <w:bCs/>
          <w:lang w:eastAsia="ja-JP"/>
        </w:rPr>
      </w:pPr>
      <w:r w:rsidRPr="00283887">
        <w:rPr>
          <w:b/>
          <w:bCs/>
          <w:lang w:eastAsia="ja-JP"/>
        </w:rPr>
        <w:t>Proposal</w:t>
      </w:r>
      <w:r w:rsidR="003A2D17">
        <w:rPr>
          <w:b/>
          <w:bCs/>
          <w:lang w:eastAsia="ja-JP"/>
        </w:rPr>
        <w:t>-3</w:t>
      </w:r>
      <w:r w:rsidRPr="00283887">
        <w:rPr>
          <w:b/>
          <w:bCs/>
          <w:lang w:eastAsia="ja-JP"/>
        </w:rPr>
        <w:t>:</w:t>
      </w:r>
      <w:r>
        <w:rPr>
          <w:b/>
          <w:bCs/>
          <w:lang w:eastAsia="ja-JP"/>
        </w:rPr>
        <w:t xml:space="preserve"> RAN1 to study further issues introduced by implementation-specific issues such as UE clock </w:t>
      </w:r>
      <w:proofErr w:type="gramStart"/>
      <w:r>
        <w:rPr>
          <w:b/>
          <w:bCs/>
          <w:lang w:eastAsia="ja-JP"/>
        </w:rPr>
        <w:t>drift</w:t>
      </w:r>
      <w:r w:rsidR="00FB6A75">
        <w:rPr>
          <w:b/>
          <w:bCs/>
          <w:lang w:eastAsia="ja-JP"/>
        </w:rPr>
        <w:t>, and</w:t>
      </w:r>
      <w:proofErr w:type="gramEnd"/>
      <w:r w:rsidR="00FB6A75">
        <w:rPr>
          <w:b/>
          <w:bCs/>
          <w:lang w:eastAsia="ja-JP"/>
        </w:rPr>
        <w:t xml:space="preserve"> develop an evaluation framework for AI/ML based positioning</w:t>
      </w:r>
      <w:r>
        <w:rPr>
          <w:b/>
          <w:bCs/>
          <w:lang w:eastAsia="ja-JP"/>
        </w:rPr>
        <w:t>.</w:t>
      </w:r>
    </w:p>
    <w:p w14:paraId="2B38979A" w14:textId="77777777" w:rsidR="00316721" w:rsidRDefault="00316721" w:rsidP="004D36F9">
      <w:pPr>
        <w:jc w:val="both"/>
        <w:rPr>
          <w:lang w:eastAsia="ja-JP"/>
        </w:rPr>
      </w:pPr>
    </w:p>
    <w:p w14:paraId="0B94B7A6" w14:textId="68FF1716" w:rsidR="003D22E8" w:rsidRDefault="003D22E8" w:rsidP="003D22E8">
      <w:pPr>
        <w:pStyle w:val="Heading2"/>
      </w:pPr>
      <w:r w:rsidRPr="003D22E8">
        <w:t>Performance Targets and Key Performance Indicators (KPI)</w:t>
      </w:r>
      <w:bookmarkEnd w:id="3"/>
    </w:p>
    <w:p w14:paraId="20016BB7" w14:textId="403E41D1" w:rsidR="00C837A6" w:rsidRDefault="00C837A6" w:rsidP="00C837A6">
      <w:pPr>
        <w:pStyle w:val="Heading3"/>
        <w:rPr>
          <w:lang w:val="en-US"/>
        </w:rPr>
      </w:pPr>
      <w:r>
        <w:rPr>
          <w:lang w:val="en-US"/>
        </w:rPr>
        <w:t>AI/ML Complexity</w:t>
      </w:r>
    </w:p>
    <w:p w14:paraId="0D6ACC6B" w14:textId="40B7A6C3" w:rsidR="00D24380" w:rsidRPr="00D24380" w:rsidRDefault="006654B9" w:rsidP="006654B9">
      <w:pPr>
        <w:jc w:val="both"/>
        <w:rPr>
          <w:lang w:val="en-US"/>
        </w:rPr>
      </w:pPr>
      <w:r>
        <w:t>Regarding the AI/ML complexity topic for positioning, the following agreement was made during RAN1-109-e meeting, in particular clarifying the metric used for reporting computational complexity:</w:t>
      </w:r>
    </w:p>
    <w:p w14:paraId="09054538" w14:textId="77777777" w:rsidR="00D24380" w:rsidRPr="008C1141" w:rsidRDefault="00D24380" w:rsidP="00386E2A">
      <w:pPr>
        <w:overflowPunct/>
        <w:autoSpaceDE/>
        <w:autoSpaceDN/>
        <w:adjustRightInd/>
        <w:spacing w:after="0"/>
        <w:jc w:val="both"/>
        <w:textAlignment w:val="auto"/>
        <w:rPr>
          <w:rFonts w:eastAsia="Yu Mincho"/>
          <w:i/>
          <w:iCs/>
          <w:sz w:val="18"/>
          <w:szCs w:val="22"/>
          <w:highlight w:val="green"/>
          <w:lang w:eastAsia="ja-JP"/>
        </w:rPr>
      </w:pPr>
      <w:r w:rsidRPr="008C1141">
        <w:rPr>
          <w:rFonts w:eastAsia="Batang"/>
          <w:i/>
          <w:iCs/>
          <w:sz w:val="18"/>
          <w:szCs w:val="22"/>
          <w:highlight w:val="green"/>
          <w:lang w:eastAsia="ja-JP"/>
        </w:rPr>
        <w:t>Agreement</w:t>
      </w:r>
    </w:p>
    <w:p w14:paraId="66D15E8E" w14:textId="77777777" w:rsidR="00A43834" w:rsidRPr="008C1141" w:rsidRDefault="00A43834" w:rsidP="00386E2A">
      <w:pPr>
        <w:overflowPunct/>
        <w:autoSpaceDE/>
        <w:autoSpaceDN/>
        <w:adjustRightInd/>
        <w:spacing w:after="0"/>
        <w:jc w:val="both"/>
        <w:textAlignment w:val="auto"/>
        <w:rPr>
          <w:rFonts w:eastAsia="Batang"/>
          <w:i/>
          <w:iCs/>
          <w:sz w:val="18"/>
          <w:szCs w:val="22"/>
        </w:rPr>
      </w:pPr>
      <w:r w:rsidRPr="008C1141">
        <w:rPr>
          <w:rFonts w:eastAsia="Batang"/>
          <w:i/>
          <w:iCs/>
          <w:sz w:val="18"/>
          <w:szCs w:val="22"/>
        </w:rPr>
        <w:t>For evaluation of AI/ML based positioning, the KPI include the model complexity and computational complexity.</w:t>
      </w:r>
    </w:p>
    <w:p w14:paraId="09255883" w14:textId="77777777" w:rsidR="00A43834" w:rsidRPr="008C1141" w:rsidRDefault="00A43834" w:rsidP="00D24380">
      <w:pPr>
        <w:numPr>
          <w:ilvl w:val="0"/>
          <w:numId w:val="11"/>
        </w:numPr>
        <w:overflowPunct/>
        <w:autoSpaceDE/>
        <w:autoSpaceDN/>
        <w:adjustRightInd/>
        <w:spacing w:after="0"/>
        <w:jc w:val="both"/>
        <w:textAlignment w:val="auto"/>
        <w:rPr>
          <w:rFonts w:eastAsia="Batang"/>
          <w:i/>
          <w:iCs/>
          <w:sz w:val="18"/>
          <w:szCs w:val="22"/>
          <w:lang w:val="en-US" w:eastAsia="x-none"/>
        </w:rPr>
      </w:pPr>
      <w:r w:rsidRPr="008C1141">
        <w:rPr>
          <w:rFonts w:eastAsia="Batang"/>
          <w:i/>
          <w:iCs/>
          <w:sz w:val="18"/>
          <w:szCs w:val="22"/>
          <w:lang w:val="en-US" w:eastAsia="x-none"/>
        </w:rPr>
        <w:t>FFS: the details of model complexity and computational complexity</w:t>
      </w:r>
    </w:p>
    <w:p w14:paraId="19F224E7" w14:textId="77777777" w:rsidR="00D24380" w:rsidRPr="008C1141" w:rsidRDefault="00D24380" w:rsidP="00386E2A">
      <w:pPr>
        <w:overflowPunct/>
        <w:autoSpaceDE/>
        <w:autoSpaceDN/>
        <w:adjustRightInd/>
        <w:spacing w:after="0"/>
        <w:jc w:val="both"/>
        <w:textAlignment w:val="auto"/>
        <w:rPr>
          <w:rFonts w:eastAsia="Yu Mincho"/>
          <w:i/>
          <w:iCs/>
          <w:sz w:val="18"/>
          <w:szCs w:val="22"/>
          <w:lang w:val="en-US" w:eastAsia="ja-JP"/>
        </w:rPr>
      </w:pPr>
    </w:p>
    <w:p w14:paraId="66F5F74E" w14:textId="77777777" w:rsidR="00D24380" w:rsidRPr="008C1141" w:rsidRDefault="00D24380" w:rsidP="00386E2A">
      <w:pPr>
        <w:shd w:val="clear" w:color="auto" w:fill="FFFFFF"/>
        <w:overflowPunct/>
        <w:autoSpaceDE/>
        <w:autoSpaceDN/>
        <w:adjustRightInd/>
        <w:spacing w:after="0"/>
        <w:jc w:val="both"/>
        <w:textAlignment w:val="auto"/>
        <w:rPr>
          <w:rFonts w:eastAsia="Batang"/>
          <w:i/>
          <w:iCs/>
          <w:sz w:val="18"/>
          <w:szCs w:val="22"/>
          <w:highlight w:val="green"/>
          <w:lang w:eastAsia="ja-JP"/>
        </w:rPr>
      </w:pPr>
      <w:r w:rsidRPr="008C1141">
        <w:rPr>
          <w:rFonts w:eastAsia="Batang" w:hint="eastAsia"/>
          <w:i/>
          <w:iCs/>
          <w:sz w:val="18"/>
          <w:szCs w:val="22"/>
          <w:highlight w:val="green"/>
          <w:lang w:eastAsia="ja-JP"/>
        </w:rPr>
        <w:t>Agreement</w:t>
      </w:r>
    </w:p>
    <w:p w14:paraId="051D500B" w14:textId="77777777" w:rsidR="00D24380" w:rsidRPr="008C1141" w:rsidRDefault="00D24380" w:rsidP="00386E2A">
      <w:pPr>
        <w:shd w:val="clear" w:color="auto" w:fill="FFFFFF"/>
        <w:overflowPunct/>
        <w:autoSpaceDE/>
        <w:autoSpaceDN/>
        <w:adjustRightInd/>
        <w:spacing w:after="0"/>
        <w:jc w:val="both"/>
        <w:textAlignment w:val="auto"/>
        <w:rPr>
          <w:i/>
          <w:iCs/>
          <w:color w:val="000000"/>
          <w:sz w:val="18"/>
          <w:szCs w:val="18"/>
          <w:lang w:val="en-US" w:eastAsia="zh-CN"/>
        </w:rPr>
      </w:pPr>
      <w:r w:rsidRPr="008C1141">
        <w:rPr>
          <w:i/>
          <w:iCs/>
          <w:color w:val="000000"/>
          <w:sz w:val="18"/>
          <w:szCs w:val="18"/>
          <w:lang w:val="en-US" w:eastAsia="zh-CN"/>
        </w:rPr>
        <w:t xml:space="preserve">For evaluation of AI/ML based positioning, the computational complexity can be reported via the metric of </w:t>
      </w:r>
      <w:proofErr w:type="gramStart"/>
      <w:r w:rsidRPr="008C1141">
        <w:rPr>
          <w:i/>
          <w:iCs/>
          <w:color w:val="000000"/>
          <w:sz w:val="18"/>
          <w:szCs w:val="18"/>
          <w:lang w:val="en-US" w:eastAsia="zh-CN"/>
        </w:rPr>
        <w:t>floating point</w:t>
      </w:r>
      <w:proofErr w:type="gramEnd"/>
      <w:r w:rsidRPr="008C1141">
        <w:rPr>
          <w:i/>
          <w:iCs/>
          <w:color w:val="000000"/>
          <w:sz w:val="18"/>
          <w:szCs w:val="18"/>
          <w:lang w:val="en-US" w:eastAsia="zh-CN"/>
        </w:rPr>
        <w:t xml:space="preserve"> operations (FLOPs).</w:t>
      </w:r>
    </w:p>
    <w:p w14:paraId="50946E44" w14:textId="77777777" w:rsidR="00D24380" w:rsidRPr="008C1141" w:rsidRDefault="00D24380" w:rsidP="00D24380">
      <w:pPr>
        <w:numPr>
          <w:ilvl w:val="0"/>
          <w:numId w:val="25"/>
        </w:numPr>
        <w:shd w:val="clear" w:color="auto" w:fill="FFFFFF"/>
        <w:overflowPunct/>
        <w:autoSpaceDE/>
        <w:autoSpaceDN/>
        <w:adjustRightInd/>
        <w:spacing w:after="0"/>
        <w:jc w:val="both"/>
        <w:textAlignment w:val="auto"/>
        <w:rPr>
          <w:rFonts w:eastAsia="Microsoft YaHei UI"/>
          <w:i/>
          <w:iCs/>
          <w:color w:val="000000"/>
          <w:sz w:val="18"/>
          <w:szCs w:val="18"/>
          <w:lang w:val="en-US" w:eastAsia="zh-CN"/>
        </w:rPr>
      </w:pPr>
      <w:r w:rsidRPr="008C1141">
        <w:rPr>
          <w:rFonts w:eastAsia="Microsoft YaHei UI"/>
          <w:i/>
          <w:iCs/>
          <w:color w:val="000000"/>
          <w:sz w:val="18"/>
          <w:szCs w:val="18"/>
          <w:lang w:val="en-US" w:eastAsia="zh-CN"/>
        </w:rPr>
        <w:t>Note: For AI/ML assisted methods, computational complexity for the AI/ML model is only one component of the overall complexity for estimating the UE’s location.</w:t>
      </w:r>
    </w:p>
    <w:p w14:paraId="6957105A" w14:textId="77777777" w:rsidR="00D24380" w:rsidRPr="008C1141" w:rsidRDefault="00D24380" w:rsidP="00D24380">
      <w:pPr>
        <w:numPr>
          <w:ilvl w:val="0"/>
          <w:numId w:val="25"/>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8C1141">
        <w:rPr>
          <w:rFonts w:eastAsia="Microsoft YaHei UI"/>
          <w:i/>
          <w:iCs/>
          <w:color w:val="000000"/>
          <w:sz w:val="18"/>
          <w:szCs w:val="18"/>
          <w:lang w:val="en-US" w:eastAsia="zh-CN"/>
        </w:rPr>
        <w:t>Note: Other metrics to measure the computational complexity are not precluded.</w:t>
      </w:r>
    </w:p>
    <w:p w14:paraId="6D3C86F8" w14:textId="45B12E19" w:rsidR="00C837A6" w:rsidRDefault="00C837A6" w:rsidP="00386E2A">
      <w:pPr>
        <w:jc w:val="both"/>
      </w:pPr>
    </w:p>
    <w:p w14:paraId="39424C4D" w14:textId="19CC0E24" w:rsidR="005C4A22" w:rsidRDefault="005C4A22" w:rsidP="005C4A22">
      <w:pPr>
        <w:jc w:val="both"/>
      </w:pPr>
      <w:r>
        <w:t xml:space="preserve">However, one aspect that is important to consider is the trade-off between model / computational complexity and model performance. For e.g., a solution with low model complexity and computational complexity (for e.g., in terms of FLOPs) with moderate positioning accuracy improvements as compared to the baseline scheme could be important in some scenarios as compared to a solution with high model complexity and computational complexity with high positioning accuracy improvement. Such scenarios could include ones where reduced capability </w:t>
      </w:r>
      <w:r w:rsidR="00980387">
        <w:t>UEs</w:t>
      </w:r>
      <w:r>
        <w:t xml:space="preserve"> are </w:t>
      </w:r>
      <w:r w:rsidR="00980387">
        <w:t>deployed or with flexible positioning accuracy requirements.</w:t>
      </w:r>
    </w:p>
    <w:p w14:paraId="44473B38" w14:textId="458488BB" w:rsidR="00980387" w:rsidRDefault="00980387" w:rsidP="005C4A22">
      <w:pPr>
        <w:jc w:val="both"/>
      </w:pPr>
      <w:r>
        <w:t>For model complexity, the following proposal was discussed during the meeting, however, it was not agreed:</w:t>
      </w:r>
    </w:p>
    <w:p w14:paraId="2A4B05B6" w14:textId="77777777" w:rsidR="00856C6F" w:rsidRPr="008C1141" w:rsidRDefault="00856C6F" w:rsidP="00386E2A">
      <w:pPr>
        <w:spacing w:after="0"/>
        <w:jc w:val="both"/>
        <w:rPr>
          <w:rFonts w:eastAsia="Microsoft YaHei UI"/>
          <w:i/>
          <w:iCs/>
          <w:color w:val="000000"/>
          <w:sz w:val="18"/>
          <w:lang w:val="en-US"/>
        </w:rPr>
      </w:pPr>
      <w:r w:rsidRPr="008C1141">
        <w:rPr>
          <w:rFonts w:eastAsia="Microsoft YaHei UI"/>
          <w:b/>
          <w:bCs/>
          <w:i/>
          <w:iCs/>
          <w:color w:val="000000"/>
          <w:sz w:val="18"/>
          <w:szCs w:val="18"/>
          <w:highlight w:val="yellow"/>
          <w:u w:val="single"/>
          <w:lang w:eastAsia="ja-JP"/>
        </w:rPr>
        <w:t>Proposal 7.3.1-3</w:t>
      </w:r>
    </w:p>
    <w:p w14:paraId="1B26E592" w14:textId="77777777" w:rsidR="00856C6F" w:rsidRPr="008C1141" w:rsidRDefault="00856C6F" w:rsidP="00386E2A">
      <w:pPr>
        <w:spacing w:after="0"/>
        <w:jc w:val="both"/>
        <w:rPr>
          <w:i/>
          <w:iCs/>
          <w:sz w:val="18"/>
          <w:szCs w:val="18"/>
        </w:rPr>
      </w:pPr>
      <w:r w:rsidRPr="008C1141">
        <w:rPr>
          <w:i/>
          <w:iCs/>
          <w:sz w:val="18"/>
          <w:szCs w:val="18"/>
          <w:lang w:eastAsia="ja-JP"/>
        </w:rPr>
        <w:t>For evaluation of AI/ML based positioning, the model complexity can</w:t>
      </w:r>
      <w:r w:rsidRPr="008C1141">
        <w:rPr>
          <w:i/>
          <w:iCs/>
          <w:sz w:val="18"/>
          <w:szCs w:val="18"/>
        </w:rPr>
        <w:t xml:space="preserve"> be reported via the metric of AI/ML memory storage, in terms of the AI/ML model size and/or the number of AI/ML parameters.</w:t>
      </w:r>
    </w:p>
    <w:p w14:paraId="649BF1B8" w14:textId="77777777" w:rsidR="007A7C90" w:rsidRDefault="007A7C90" w:rsidP="009E786B">
      <w:pPr>
        <w:jc w:val="both"/>
        <w:rPr>
          <w:lang w:val="en-US"/>
        </w:rPr>
      </w:pPr>
    </w:p>
    <w:p w14:paraId="5E2AAA5C" w14:textId="183CFE1C" w:rsidR="00A43834" w:rsidRDefault="00893763" w:rsidP="009E786B">
      <w:pPr>
        <w:jc w:val="both"/>
        <w:rPr>
          <w:lang w:val="en-US"/>
        </w:rPr>
      </w:pPr>
      <w:r>
        <w:rPr>
          <w:lang w:val="en-US"/>
        </w:rPr>
        <w:t>On th</w:t>
      </w:r>
      <w:r w:rsidR="009E786B">
        <w:rPr>
          <w:lang w:val="en-US"/>
        </w:rPr>
        <w:t>e</w:t>
      </w:r>
      <w:r>
        <w:rPr>
          <w:lang w:val="en-US"/>
        </w:rPr>
        <w:t xml:space="preserve"> topic</w:t>
      </w:r>
      <w:r w:rsidR="009E786B">
        <w:rPr>
          <w:lang w:val="en-US"/>
        </w:rPr>
        <w:t xml:space="preserve"> of </w:t>
      </w:r>
      <w:r w:rsidR="009E786B">
        <w:t>model complexity</w:t>
      </w:r>
      <w:r>
        <w:rPr>
          <w:lang w:val="en-US"/>
        </w:rPr>
        <w:t xml:space="preserve">, we have presented various metrics for RAN1 to consider as part of our contribution in Agenda Item 9.2.1 </w:t>
      </w:r>
      <w:r w:rsidR="00A06FE1">
        <w:rPr>
          <w:lang w:val="en-US"/>
        </w:rPr>
        <w:fldChar w:fldCharType="begin"/>
      </w:r>
      <w:r w:rsidR="00A06FE1">
        <w:rPr>
          <w:lang w:val="en-US"/>
        </w:rPr>
        <w:instrText xml:space="preserve"> REF _Ref110518500 \r \h </w:instrText>
      </w:r>
      <w:r w:rsidR="000479B9">
        <w:rPr>
          <w:lang w:val="en-US"/>
        </w:rPr>
        <w:instrText xml:space="preserve"> \* MERGEFORMAT </w:instrText>
      </w:r>
      <w:r w:rsidR="00A06FE1">
        <w:rPr>
          <w:lang w:val="en-US"/>
        </w:rPr>
      </w:r>
      <w:r w:rsidR="00A06FE1">
        <w:rPr>
          <w:lang w:val="en-US"/>
        </w:rPr>
        <w:fldChar w:fldCharType="separate"/>
      </w:r>
      <w:r w:rsidR="00A06FE1">
        <w:rPr>
          <w:lang w:val="en-US"/>
        </w:rPr>
        <w:t>[3]</w:t>
      </w:r>
      <w:r w:rsidR="00A06FE1">
        <w:rPr>
          <w:lang w:val="en-US"/>
        </w:rPr>
        <w:fldChar w:fldCharType="end"/>
      </w:r>
      <w:r>
        <w:rPr>
          <w:lang w:val="en-US"/>
        </w:rPr>
        <w:t>.</w:t>
      </w:r>
      <w:r w:rsidR="009E786B">
        <w:rPr>
          <w:lang w:val="en-US"/>
        </w:rPr>
        <w:t xml:space="preserve"> It would be beneficial to have common assumptions related to model complexity across use cases as part of the study item. Thus, the model complexity metrics agreed as part of Agenda Item 9.2.1 could be reused for the positioning accuracy improvement use case.</w:t>
      </w:r>
    </w:p>
    <w:p w14:paraId="4BD1CD5F" w14:textId="0C828B68" w:rsidR="00417968" w:rsidRDefault="00417968" w:rsidP="009E786B">
      <w:pPr>
        <w:jc w:val="both"/>
        <w:rPr>
          <w:b/>
          <w:bCs/>
          <w:lang w:val="en-US"/>
        </w:rPr>
      </w:pPr>
      <w:r w:rsidRPr="00417968">
        <w:rPr>
          <w:b/>
          <w:bCs/>
          <w:lang w:eastAsia="ja-JP"/>
        </w:rPr>
        <w:lastRenderedPageBreak/>
        <w:t>Proposal</w:t>
      </w:r>
      <w:r w:rsidR="00D10608">
        <w:rPr>
          <w:b/>
          <w:bCs/>
          <w:lang w:eastAsia="ja-JP"/>
        </w:rPr>
        <w:t>-4</w:t>
      </w:r>
      <w:r w:rsidRPr="00417968">
        <w:rPr>
          <w:b/>
          <w:bCs/>
          <w:lang w:eastAsia="ja-JP"/>
        </w:rPr>
        <w:t>:</w:t>
      </w:r>
      <w:r w:rsidRPr="00417968">
        <w:rPr>
          <w:b/>
          <w:bCs/>
          <w:lang w:val="en-US"/>
        </w:rPr>
        <w:t xml:space="preserve"> The model complexity metrics agreed as part of Agenda Item 9.2.1 could be reused for the positioning accuracy improvement use case.</w:t>
      </w:r>
    </w:p>
    <w:p w14:paraId="2F60B405" w14:textId="77777777" w:rsidR="005F36FA" w:rsidRPr="00417968" w:rsidRDefault="005F36FA" w:rsidP="009E786B">
      <w:pPr>
        <w:jc w:val="both"/>
        <w:rPr>
          <w:b/>
          <w:bCs/>
          <w:lang w:val="en-US"/>
        </w:rPr>
      </w:pPr>
    </w:p>
    <w:p w14:paraId="44F645A8" w14:textId="2BE6E95A" w:rsidR="00C837A6" w:rsidRDefault="00C837A6" w:rsidP="00C837A6">
      <w:pPr>
        <w:pStyle w:val="Heading3"/>
        <w:rPr>
          <w:lang w:val="en-US"/>
        </w:rPr>
      </w:pPr>
      <w:r w:rsidRPr="00C837A6">
        <w:rPr>
          <w:lang w:val="en-US"/>
        </w:rPr>
        <w:t>Generalization of AI/ML Models</w:t>
      </w:r>
    </w:p>
    <w:p w14:paraId="5492EAC0" w14:textId="4177B4AB" w:rsidR="005F36FA" w:rsidRPr="005F36FA" w:rsidRDefault="00764FAE" w:rsidP="00764FAE">
      <w:pPr>
        <w:jc w:val="both"/>
        <w:rPr>
          <w:lang w:val="en-US"/>
        </w:rPr>
      </w:pPr>
      <w:r>
        <w:t>AI/ML model generalization was one topic that was discussed extensively during RAN1-109-e meeting</w:t>
      </w:r>
      <w:r w:rsidR="009A574C">
        <w:t>, and</w:t>
      </w:r>
      <w:r>
        <w:t xml:space="preserve"> </w:t>
      </w:r>
      <w:r w:rsidR="009A574C">
        <w:t>t</w:t>
      </w:r>
      <w:r>
        <w:t xml:space="preserve">he following </w:t>
      </w:r>
      <w:r w:rsidR="009A574C">
        <w:t xml:space="preserve">agreement </w:t>
      </w:r>
      <w:r>
        <w:t>was made:</w:t>
      </w:r>
    </w:p>
    <w:p w14:paraId="110F2B4D" w14:textId="77777777" w:rsidR="009A574C" w:rsidRPr="008C1141" w:rsidRDefault="009A574C" w:rsidP="009A574C">
      <w:pPr>
        <w:shd w:val="clear" w:color="auto" w:fill="FFFFFF"/>
        <w:overflowPunct/>
        <w:autoSpaceDE/>
        <w:autoSpaceDN/>
        <w:adjustRightInd/>
        <w:spacing w:after="0"/>
        <w:textAlignment w:val="auto"/>
        <w:rPr>
          <w:rFonts w:eastAsia="Batang"/>
          <w:i/>
          <w:iCs/>
          <w:sz w:val="18"/>
          <w:szCs w:val="18"/>
          <w:highlight w:val="green"/>
          <w:lang w:eastAsia="ja-JP"/>
        </w:rPr>
      </w:pPr>
      <w:r w:rsidRPr="008C1141">
        <w:rPr>
          <w:rFonts w:eastAsia="Batang"/>
          <w:i/>
          <w:iCs/>
          <w:sz w:val="18"/>
          <w:szCs w:val="18"/>
          <w:highlight w:val="green"/>
          <w:lang w:eastAsia="ja-JP"/>
        </w:rPr>
        <w:t>Agreement</w:t>
      </w:r>
    </w:p>
    <w:p w14:paraId="0DFCEBAA" w14:textId="77777777" w:rsidR="002B4D60" w:rsidRPr="008C1141" w:rsidRDefault="002B4D60" w:rsidP="00386E2A">
      <w:pPr>
        <w:shd w:val="clear" w:color="auto" w:fill="FFFFFF"/>
        <w:overflowPunct/>
        <w:autoSpaceDE/>
        <w:autoSpaceDN/>
        <w:adjustRightInd/>
        <w:spacing w:after="0"/>
        <w:jc w:val="both"/>
        <w:textAlignment w:val="auto"/>
        <w:rPr>
          <w:i/>
          <w:iCs/>
          <w:color w:val="000000"/>
          <w:sz w:val="18"/>
          <w:szCs w:val="18"/>
          <w:lang w:val="en-US" w:eastAsia="zh-CN"/>
        </w:rPr>
      </w:pPr>
      <w:r w:rsidRPr="008C1141">
        <w:rPr>
          <w:i/>
          <w:iCs/>
          <w:color w:val="000000"/>
          <w:sz w:val="18"/>
          <w:szCs w:val="18"/>
          <w:lang w:val="en-US" w:eastAsia="zh-CN"/>
        </w:rPr>
        <w:t>For evaluation of AI/ML based positioning, companies are encouraged to evaluate the model generalization.</w:t>
      </w:r>
    </w:p>
    <w:p w14:paraId="3AE97F32" w14:textId="77777777" w:rsidR="002B4D60" w:rsidRPr="008C1141" w:rsidRDefault="002B4D60" w:rsidP="00386E2A">
      <w:pPr>
        <w:numPr>
          <w:ilvl w:val="0"/>
          <w:numId w:val="26"/>
        </w:numPr>
        <w:shd w:val="clear" w:color="auto" w:fill="FFFFFF"/>
        <w:overflowPunct/>
        <w:autoSpaceDE/>
        <w:autoSpaceDN/>
        <w:adjustRightInd/>
        <w:spacing w:after="0" w:line="233" w:lineRule="atLeast"/>
        <w:jc w:val="both"/>
        <w:textAlignment w:val="auto"/>
        <w:rPr>
          <w:rFonts w:eastAsia="Microsoft YaHei UI"/>
          <w:i/>
          <w:iCs/>
          <w:color w:val="000000"/>
          <w:sz w:val="18"/>
          <w:szCs w:val="18"/>
          <w:lang w:val="en-US" w:eastAsia="zh-CN"/>
        </w:rPr>
      </w:pPr>
      <w:r w:rsidRPr="008C1141">
        <w:rPr>
          <w:rFonts w:eastAsia="Microsoft YaHei UI"/>
          <w:i/>
          <w:iCs/>
          <w:color w:val="000000"/>
          <w:sz w:val="18"/>
          <w:szCs w:val="18"/>
          <w:lang w:val="en-US" w:eastAsia="zh-CN"/>
        </w:rPr>
        <w:t>FFS: the metrics for evaluating the model generalization (e.g., model performance based on agreed KPIs under different settings)</w:t>
      </w:r>
    </w:p>
    <w:p w14:paraId="2AF92157" w14:textId="60CEFDB0" w:rsidR="00C837A6" w:rsidRDefault="00C837A6" w:rsidP="00C837A6"/>
    <w:p w14:paraId="7FE74038" w14:textId="1C1AAE4C" w:rsidR="002B4D60" w:rsidRDefault="00383901" w:rsidP="009A574C">
      <w:pPr>
        <w:jc w:val="both"/>
        <w:rPr>
          <w:lang w:val="en-US"/>
        </w:rPr>
      </w:pPr>
      <w:r>
        <w:rPr>
          <w:lang w:val="en-US"/>
        </w:rPr>
        <w:t xml:space="preserve">The details of the metrics that could be used for evaluating model generalization requires further study. </w:t>
      </w:r>
      <w:r w:rsidR="009A574C" w:rsidRPr="009A574C">
        <w:rPr>
          <w:lang w:val="en-US"/>
        </w:rPr>
        <w:t>From our perspective, it is important to clarify what type of generalization is relevant</w:t>
      </w:r>
      <w:r w:rsidR="009A574C">
        <w:rPr>
          <w:lang w:val="en-US"/>
        </w:rPr>
        <w:t xml:space="preserve"> for positioning</w:t>
      </w:r>
      <w:r w:rsidR="009A574C" w:rsidRPr="009A574C">
        <w:rPr>
          <w:lang w:val="en-US"/>
        </w:rPr>
        <w:t xml:space="preserve">: for e.g., </w:t>
      </w:r>
      <w:r w:rsidR="00502480">
        <w:rPr>
          <w:lang w:val="en-US"/>
        </w:rPr>
        <w:t>Option-1</w:t>
      </w:r>
      <w:r w:rsidR="009A574C" w:rsidRPr="009A574C">
        <w:rPr>
          <w:lang w:val="en-US"/>
        </w:rPr>
        <w:t xml:space="preserve"> could be comparing the performance in terms of positioning accuracy of a model trained using data from </w:t>
      </w:r>
      <w:proofErr w:type="spellStart"/>
      <w:r w:rsidR="009A574C" w:rsidRPr="009A574C">
        <w:rPr>
          <w:lang w:val="en-US"/>
        </w:rPr>
        <w:t>InF</w:t>
      </w:r>
      <w:proofErr w:type="spellEnd"/>
      <w:r w:rsidR="009A574C" w:rsidRPr="009A574C">
        <w:rPr>
          <w:lang w:val="en-US"/>
        </w:rPr>
        <w:t xml:space="preserve">-DH scenario and tested using </w:t>
      </w:r>
      <w:proofErr w:type="spellStart"/>
      <w:r w:rsidR="009A574C" w:rsidRPr="009A574C">
        <w:rPr>
          <w:lang w:val="en-US"/>
        </w:rPr>
        <w:t>InF</w:t>
      </w:r>
      <w:proofErr w:type="spellEnd"/>
      <w:r w:rsidR="009A574C" w:rsidRPr="009A574C">
        <w:rPr>
          <w:lang w:val="en-US"/>
        </w:rPr>
        <w:t xml:space="preserve">-SH or </w:t>
      </w:r>
      <w:proofErr w:type="spellStart"/>
      <w:r w:rsidR="009A574C" w:rsidRPr="009A574C">
        <w:rPr>
          <w:lang w:val="en-US"/>
        </w:rPr>
        <w:t>UMi</w:t>
      </w:r>
      <w:proofErr w:type="spellEnd"/>
      <w:r w:rsidR="009A574C" w:rsidRPr="009A574C">
        <w:rPr>
          <w:lang w:val="en-US"/>
        </w:rPr>
        <w:t xml:space="preserve"> scenarios. </w:t>
      </w:r>
      <w:r w:rsidR="00502480">
        <w:rPr>
          <w:lang w:val="en-US"/>
        </w:rPr>
        <w:t>Option-2</w:t>
      </w:r>
      <w:r w:rsidR="00502480" w:rsidRPr="009A574C">
        <w:rPr>
          <w:lang w:val="en-US"/>
        </w:rPr>
        <w:t xml:space="preserve"> </w:t>
      </w:r>
      <w:r w:rsidR="009A574C" w:rsidRPr="009A574C">
        <w:rPr>
          <w:lang w:val="en-US"/>
        </w:rPr>
        <w:t xml:space="preserve">could be comparing the performance of model trained using </w:t>
      </w:r>
      <w:proofErr w:type="spellStart"/>
      <w:r w:rsidR="009A574C" w:rsidRPr="009A574C">
        <w:rPr>
          <w:lang w:val="en-US"/>
        </w:rPr>
        <w:t>InF</w:t>
      </w:r>
      <w:proofErr w:type="spellEnd"/>
      <w:r w:rsidR="009A574C" w:rsidRPr="009A574C">
        <w:rPr>
          <w:lang w:val="en-US"/>
        </w:rPr>
        <w:t xml:space="preserve">-DH scenario in a particular simulation drop </w:t>
      </w:r>
      <w:r w:rsidR="00502480">
        <w:rPr>
          <w:lang w:val="en-US"/>
        </w:rPr>
        <w:t xml:space="preserve">with a certain set of small-scale and large-scale </w:t>
      </w:r>
      <w:proofErr w:type="gramStart"/>
      <w:r w:rsidR="00502480">
        <w:rPr>
          <w:lang w:val="en-US"/>
        </w:rPr>
        <w:t xml:space="preserve">parameters, </w:t>
      </w:r>
      <w:r w:rsidR="009A574C" w:rsidRPr="009A574C">
        <w:rPr>
          <w:lang w:val="en-US"/>
        </w:rPr>
        <w:t>and</w:t>
      </w:r>
      <w:proofErr w:type="gramEnd"/>
      <w:r w:rsidR="009A574C" w:rsidRPr="009A574C">
        <w:rPr>
          <w:lang w:val="en-US"/>
        </w:rPr>
        <w:t xml:space="preserve"> tested using a different simulation drop of the same scenario</w:t>
      </w:r>
      <w:r w:rsidR="00502480">
        <w:rPr>
          <w:lang w:val="en-US"/>
        </w:rPr>
        <w:t xml:space="preserve"> with either the same or different sets of small-scale and large-scale parameters</w:t>
      </w:r>
      <w:r w:rsidR="009A574C" w:rsidRPr="009A574C">
        <w:rPr>
          <w:lang w:val="en-US"/>
        </w:rPr>
        <w:t xml:space="preserve">. In our opinion, the generalization capability of </w:t>
      </w:r>
      <w:r w:rsidR="00124895">
        <w:rPr>
          <w:lang w:val="en-US"/>
        </w:rPr>
        <w:t>Option-1</w:t>
      </w:r>
      <w:r w:rsidR="00124895" w:rsidRPr="009A574C">
        <w:rPr>
          <w:lang w:val="en-US"/>
        </w:rPr>
        <w:t xml:space="preserve"> </w:t>
      </w:r>
      <w:r w:rsidR="009A574C" w:rsidRPr="009A574C">
        <w:rPr>
          <w:lang w:val="en-US"/>
        </w:rPr>
        <w:t xml:space="preserve">is not relevant, whereas </w:t>
      </w:r>
      <w:r w:rsidR="00124895">
        <w:rPr>
          <w:lang w:val="en-US"/>
        </w:rPr>
        <w:t>Option-2</w:t>
      </w:r>
      <w:r w:rsidR="00124895" w:rsidRPr="009A574C">
        <w:rPr>
          <w:lang w:val="en-US"/>
        </w:rPr>
        <w:t xml:space="preserve"> </w:t>
      </w:r>
      <w:r w:rsidR="009A574C" w:rsidRPr="009A574C">
        <w:rPr>
          <w:lang w:val="en-US"/>
        </w:rPr>
        <w:t>is relevant and important.</w:t>
      </w:r>
      <w:r w:rsidR="00BE7043">
        <w:rPr>
          <w:lang w:val="en-US"/>
        </w:rPr>
        <w:t xml:space="preserve"> The model performance for Option-2 could be evaluated using horizontal positioning accuracy as the key metric.</w:t>
      </w:r>
    </w:p>
    <w:p w14:paraId="0C2C9ADE" w14:textId="112BA850" w:rsidR="00BE7043" w:rsidRPr="00BE7043" w:rsidRDefault="00BE7043" w:rsidP="00386E2A">
      <w:pPr>
        <w:spacing w:after="120"/>
        <w:jc w:val="both"/>
        <w:rPr>
          <w:b/>
          <w:bCs/>
          <w:lang w:val="en-US"/>
        </w:rPr>
      </w:pPr>
      <w:r w:rsidRPr="00BE7043">
        <w:rPr>
          <w:b/>
          <w:bCs/>
          <w:lang w:val="en-US"/>
        </w:rPr>
        <w:t>Proposal</w:t>
      </w:r>
      <w:r w:rsidR="00D10608">
        <w:rPr>
          <w:b/>
          <w:bCs/>
          <w:lang w:val="en-US"/>
        </w:rPr>
        <w:t>-5</w:t>
      </w:r>
      <w:r w:rsidRPr="00BE7043">
        <w:rPr>
          <w:b/>
          <w:bCs/>
          <w:lang w:val="en-US"/>
        </w:rPr>
        <w:t xml:space="preserve">: For </w:t>
      </w:r>
      <w:r w:rsidR="00AE636E">
        <w:rPr>
          <w:b/>
          <w:bCs/>
          <w:lang w:val="en-US"/>
        </w:rPr>
        <w:t xml:space="preserve">the </w:t>
      </w:r>
      <w:r w:rsidRPr="00BE7043">
        <w:rPr>
          <w:b/>
          <w:bCs/>
          <w:lang w:val="en-US"/>
        </w:rPr>
        <w:t xml:space="preserve">evaluation of </w:t>
      </w:r>
      <w:r w:rsidR="00AE636E">
        <w:rPr>
          <w:b/>
          <w:bCs/>
          <w:lang w:val="en-US"/>
        </w:rPr>
        <w:t>model generalization aspects</w:t>
      </w:r>
      <w:r w:rsidRPr="00BE7043">
        <w:rPr>
          <w:b/>
          <w:bCs/>
          <w:lang w:val="en-US"/>
        </w:rPr>
        <w:t xml:space="preserve"> of AI/ML based positioning, the model performance in terms of horizontal positioning accuracy could be evaluated for a model trained using </w:t>
      </w:r>
      <w:proofErr w:type="spellStart"/>
      <w:r w:rsidRPr="00BE7043">
        <w:rPr>
          <w:b/>
          <w:bCs/>
          <w:lang w:val="en-US"/>
        </w:rPr>
        <w:t>InF</w:t>
      </w:r>
      <w:proofErr w:type="spellEnd"/>
      <w:r w:rsidRPr="00BE7043">
        <w:rPr>
          <w:b/>
          <w:bCs/>
          <w:lang w:val="en-US"/>
        </w:rPr>
        <w:t xml:space="preserve">-DH scenario in a particular simulation drop with a certain set of small-scale and large-scale </w:t>
      </w:r>
      <w:r w:rsidR="006C690C" w:rsidRPr="00BE7043">
        <w:rPr>
          <w:b/>
          <w:bCs/>
          <w:lang w:val="en-US"/>
        </w:rPr>
        <w:t>parameters and</w:t>
      </w:r>
      <w:r w:rsidRPr="00BE7043">
        <w:rPr>
          <w:b/>
          <w:bCs/>
          <w:lang w:val="en-US"/>
        </w:rPr>
        <w:t xml:space="preserve"> tested using a different simulation drop of the same scenario with either the same or different sets of small-scale and large-scale parameters.</w:t>
      </w:r>
    </w:p>
    <w:p w14:paraId="2BA022EC" w14:textId="1250B8A7" w:rsidR="00E60170" w:rsidRPr="00386E2A" w:rsidRDefault="00E60170" w:rsidP="00386E2A">
      <w:pPr>
        <w:pStyle w:val="ListParagraph"/>
        <w:numPr>
          <w:ilvl w:val="0"/>
          <w:numId w:val="31"/>
        </w:numPr>
        <w:jc w:val="both"/>
        <w:rPr>
          <w:b/>
          <w:bCs/>
          <w:lang w:val="en-US"/>
        </w:rPr>
      </w:pPr>
      <w:r w:rsidRPr="00386E2A">
        <w:rPr>
          <w:b/>
          <w:bCs/>
          <w:sz w:val="20"/>
          <w:szCs w:val="20"/>
          <w:lang w:val="en-US"/>
        </w:rPr>
        <w:t xml:space="preserve">Other </w:t>
      </w:r>
      <w:proofErr w:type="spellStart"/>
      <w:r>
        <w:rPr>
          <w:b/>
          <w:bCs/>
          <w:sz w:val="20"/>
          <w:szCs w:val="20"/>
          <w:lang w:val="en-US"/>
        </w:rPr>
        <w:t>InF</w:t>
      </w:r>
      <w:proofErr w:type="spellEnd"/>
      <w:r>
        <w:rPr>
          <w:b/>
          <w:bCs/>
          <w:sz w:val="20"/>
          <w:szCs w:val="20"/>
          <w:lang w:val="en-US"/>
        </w:rPr>
        <w:t xml:space="preserve"> </w:t>
      </w:r>
      <w:r w:rsidRPr="00386E2A">
        <w:rPr>
          <w:b/>
          <w:bCs/>
          <w:sz w:val="20"/>
          <w:szCs w:val="20"/>
          <w:lang w:val="en-US"/>
        </w:rPr>
        <w:t>scenarios</w:t>
      </w:r>
      <w:r>
        <w:rPr>
          <w:b/>
          <w:bCs/>
          <w:sz w:val="20"/>
          <w:szCs w:val="20"/>
          <w:lang w:val="en-US"/>
        </w:rPr>
        <w:t xml:space="preserve"> could also be considered as part of generalization evaluations.</w:t>
      </w:r>
    </w:p>
    <w:p w14:paraId="38755A3D" w14:textId="77777777" w:rsidR="009A574C" w:rsidRDefault="009A574C" w:rsidP="009A574C">
      <w:pPr>
        <w:jc w:val="both"/>
        <w:rPr>
          <w:lang w:val="en-US"/>
        </w:rPr>
      </w:pPr>
    </w:p>
    <w:p w14:paraId="63DDDDCF" w14:textId="1E8D95BE" w:rsidR="00C837A6" w:rsidRDefault="00C837A6" w:rsidP="00C837A6">
      <w:pPr>
        <w:pStyle w:val="Heading3"/>
        <w:rPr>
          <w:lang w:val="en-US"/>
        </w:rPr>
      </w:pPr>
      <w:r w:rsidRPr="00C837A6">
        <w:rPr>
          <w:lang w:val="en-US"/>
        </w:rPr>
        <w:t>Other Performance Metrics</w:t>
      </w:r>
      <w:r w:rsidR="003C572A">
        <w:rPr>
          <w:lang w:val="en-US"/>
        </w:rPr>
        <w:t>:</w:t>
      </w:r>
      <w:r w:rsidR="000D105B">
        <w:rPr>
          <w:lang w:val="en-US"/>
        </w:rPr>
        <w:t xml:space="preserve"> Optional and Intermediate KPIs</w:t>
      </w:r>
    </w:p>
    <w:p w14:paraId="1C68D78A" w14:textId="635BA5E7" w:rsidR="00E43421" w:rsidRPr="00E43421" w:rsidRDefault="00000D99" w:rsidP="00386E2A">
      <w:pPr>
        <w:jc w:val="both"/>
        <w:rPr>
          <w:lang w:val="en-US"/>
        </w:rPr>
      </w:pPr>
      <w:r>
        <w:rPr>
          <w:lang w:val="en-US"/>
        </w:rPr>
        <w:t xml:space="preserve">Other performance metrics such as optional and intermediate KPIs were discussed </w:t>
      </w:r>
      <w:r>
        <w:t>during RAN1-109-e meeting, and the following proposals which were not agreed were made during the meeting:</w:t>
      </w:r>
    </w:p>
    <w:p w14:paraId="6EDB14BC" w14:textId="77777777" w:rsidR="005574A0" w:rsidRPr="008C1141" w:rsidRDefault="005574A0" w:rsidP="00386E2A">
      <w:pPr>
        <w:spacing w:after="0"/>
        <w:jc w:val="both"/>
        <w:rPr>
          <w:rFonts w:eastAsia="Microsoft YaHei UI"/>
          <w:i/>
          <w:iCs/>
          <w:color w:val="000000"/>
          <w:sz w:val="18"/>
          <w:szCs w:val="18"/>
          <w:lang w:val="en-US"/>
        </w:rPr>
      </w:pPr>
      <w:r w:rsidRPr="008C1141">
        <w:rPr>
          <w:rFonts w:eastAsia="Microsoft YaHei UI"/>
          <w:b/>
          <w:bCs/>
          <w:i/>
          <w:iCs/>
          <w:color w:val="000000"/>
          <w:sz w:val="18"/>
          <w:szCs w:val="18"/>
          <w:highlight w:val="yellow"/>
          <w:u w:val="single"/>
          <w:lang w:eastAsia="ja-JP"/>
        </w:rPr>
        <w:t>Proposal 7.3.1-1</w:t>
      </w:r>
    </w:p>
    <w:p w14:paraId="65B76974" w14:textId="77777777" w:rsidR="005574A0" w:rsidRPr="008C1141" w:rsidRDefault="005574A0" w:rsidP="00386E2A">
      <w:pPr>
        <w:spacing w:after="0"/>
        <w:jc w:val="both"/>
        <w:rPr>
          <w:i/>
          <w:iCs/>
          <w:sz w:val="18"/>
          <w:szCs w:val="18"/>
        </w:rPr>
      </w:pPr>
      <w:r w:rsidRPr="008C1141">
        <w:rPr>
          <w:i/>
          <w:iCs/>
          <w:sz w:val="18"/>
          <w:szCs w:val="18"/>
        </w:rPr>
        <w:t xml:space="preserve">For evaluation of AI/ML </w:t>
      </w:r>
      <w:r w:rsidRPr="008C1141">
        <w:rPr>
          <w:b/>
          <w:bCs/>
          <w:i/>
          <w:iCs/>
          <w:sz w:val="18"/>
          <w:szCs w:val="18"/>
          <w:u w:val="single"/>
        </w:rPr>
        <w:t>assisted</w:t>
      </w:r>
      <w:r w:rsidRPr="008C1141">
        <w:rPr>
          <w:i/>
          <w:iCs/>
          <w:sz w:val="18"/>
          <w:szCs w:val="18"/>
        </w:rPr>
        <w:t xml:space="preserve"> positioning, companies are encouraged to report the intermediate KPI(s), which provides the accuracy of the AI/ML model output.</w:t>
      </w:r>
    </w:p>
    <w:p w14:paraId="48557C67" w14:textId="77777777" w:rsidR="005574A0" w:rsidRPr="008C1141" w:rsidRDefault="005574A0" w:rsidP="00510C4A">
      <w:pPr>
        <w:pStyle w:val="ListParagraph"/>
        <w:numPr>
          <w:ilvl w:val="0"/>
          <w:numId w:val="5"/>
        </w:numPr>
        <w:overflowPunct w:val="0"/>
        <w:autoSpaceDE w:val="0"/>
        <w:autoSpaceDN w:val="0"/>
        <w:adjustRightInd w:val="0"/>
        <w:contextualSpacing w:val="0"/>
        <w:jc w:val="both"/>
        <w:textAlignment w:val="baseline"/>
        <w:rPr>
          <w:i/>
          <w:iCs/>
          <w:sz w:val="18"/>
          <w:szCs w:val="18"/>
          <w:lang w:val="en-US"/>
        </w:rPr>
      </w:pPr>
      <w:r w:rsidRPr="008C1141">
        <w:rPr>
          <w:i/>
          <w:iCs/>
          <w:sz w:val="18"/>
          <w:szCs w:val="18"/>
          <w:lang w:val="en-US"/>
        </w:rPr>
        <w:t xml:space="preserve">For example, accuracy of LOS/NLOS identification, accuracy of timing and/or angle of measurement, accuracy of the likelihood measurement. </w:t>
      </w:r>
    </w:p>
    <w:p w14:paraId="263C81CA" w14:textId="77777777" w:rsidR="00612AFF" w:rsidRPr="008C1141" w:rsidRDefault="00612AFF" w:rsidP="00386E2A">
      <w:pPr>
        <w:spacing w:after="0"/>
        <w:jc w:val="both"/>
        <w:rPr>
          <w:b/>
          <w:bCs/>
          <w:i/>
          <w:iCs/>
          <w:sz w:val="18"/>
          <w:szCs w:val="18"/>
          <w:u w:val="single"/>
          <w:lang w:eastAsia="ja-JP"/>
        </w:rPr>
      </w:pPr>
      <w:r w:rsidRPr="008C1141">
        <w:rPr>
          <w:b/>
          <w:bCs/>
          <w:i/>
          <w:iCs/>
          <w:sz w:val="18"/>
          <w:szCs w:val="18"/>
          <w:highlight w:val="yellow"/>
          <w:u w:val="single"/>
          <w:lang w:eastAsia="ja-JP"/>
        </w:rPr>
        <w:t>Proposal 3.6.1-1</w:t>
      </w:r>
    </w:p>
    <w:p w14:paraId="7A4BE152" w14:textId="77777777" w:rsidR="00612AFF" w:rsidRPr="008C1141" w:rsidRDefault="00612AFF" w:rsidP="00386E2A">
      <w:pPr>
        <w:spacing w:after="0"/>
        <w:jc w:val="both"/>
        <w:rPr>
          <w:i/>
          <w:iCs/>
          <w:sz w:val="18"/>
          <w:szCs w:val="18"/>
        </w:rPr>
      </w:pPr>
      <w:r w:rsidRPr="008C1141">
        <w:rPr>
          <w:i/>
          <w:iCs/>
          <w:sz w:val="18"/>
          <w:szCs w:val="18"/>
        </w:rPr>
        <w:t>For evaluation of AI/ML based positioning, the following are optional KPI to report by participating companies:</w:t>
      </w:r>
    </w:p>
    <w:p w14:paraId="4C0FF6CE" w14:textId="77777777" w:rsidR="00612AFF" w:rsidRPr="008C1141" w:rsidRDefault="00612AFF" w:rsidP="00510C4A">
      <w:pPr>
        <w:pStyle w:val="ListParagraph"/>
        <w:numPr>
          <w:ilvl w:val="0"/>
          <w:numId w:val="10"/>
        </w:numPr>
        <w:overflowPunct w:val="0"/>
        <w:autoSpaceDE w:val="0"/>
        <w:autoSpaceDN w:val="0"/>
        <w:adjustRightInd w:val="0"/>
        <w:contextualSpacing w:val="0"/>
        <w:jc w:val="both"/>
        <w:textAlignment w:val="baseline"/>
        <w:rPr>
          <w:i/>
          <w:iCs/>
          <w:sz w:val="18"/>
          <w:szCs w:val="18"/>
          <w:lang w:val="en-US"/>
        </w:rPr>
      </w:pPr>
      <w:r w:rsidRPr="008C1141">
        <w:rPr>
          <w:i/>
          <w:iCs/>
          <w:sz w:val="18"/>
          <w:szCs w:val="18"/>
          <w:lang w:val="en-US"/>
        </w:rPr>
        <w:t>Latency for estimating the position of the UE</w:t>
      </w:r>
    </w:p>
    <w:p w14:paraId="1B7C2BF5" w14:textId="77777777" w:rsidR="00612AFF" w:rsidRPr="008C1141" w:rsidRDefault="00612AFF" w:rsidP="00510C4A">
      <w:pPr>
        <w:pStyle w:val="ListParagraph"/>
        <w:numPr>
          <w:ilvl w:val="0"/>
          <w:numId w:val="10"/>
        </w:numPr>
        <w:overflowPunct w:val="0"/>
        <w:autoSpaceDE w:val="0"/>
        <w:autoSpaceDN w:val="0"/>
        <w:adjustRightInd w:val="0"/>
        <w:contextualSpacing w:val="0"/>
        <w:jc w:val="both"/>
        <w:textAlignment w:val="baseline"/>
        <w:rPr>
          <w:i/>
          <w:iCs/>
          <w:sz w:val="18"/>
          <w:szCs w:val="18"/>
        </w:rPr>
      </w:pPr>
      <w:r w:rsidRPr="008C1141">
        <w:rPr>
          <w:i/>
          <w:iCs/>
          <w:sz w:val="18"/>
          <w:szCs w:val="18"/>
          <w:lang w:val="en-US"/>
        </w:rPr>
        <w:t>Radio resource efficiency</w:t>
      </w:r>
    </w:p>
    <w:p w14:paraId="05AF17CB" w14:textId="77777777" w:rsidR="00612AFF" w:rsidRPr="008C1141" w:rsidRDefault="00612AFF" w:rsidP="0024BA7D">
      <w:pPr>
        <w:pStyle w:val="ListParagraph"/>
        <w:numPr>
          <w:ilvl w:val="0"/>
          <w:numId w:val="10"/>
        </w:numPr>
        <w:overflowPunct w:val="0"/>
        <w:autoSpaceDE w:val="0"/>
        <w:autoSpaceDN w:val="0"/>
        <w:adjustRightInd w:val="0"/>
        <w:jc w:val="both"/>
        <w:textAlignment w:val="baseline"/>
        <w:rPr>
          <w:i/>
          <w:iCs/>
          <w:sz w:val="18"/>
          <w:szCs w:val="18"/>
        </w:rPr>
      </w:pPr>
      <w:proofErr w:type="spellStart"/>
      <w:r w:rsidRPr="008C1141">
        <w:rPr>
          <w:i/>
          <w:iCs/>
          <w:sz w:val="18"/>
          <w:szCs w:val="18"/>
        </w:rPr>
        <w:t>higher</w:t>
      </w:r>
      <w:proofErr w:type="spellEnd"/>
      <w:r w:rsidRPr="008C1141">
        <w:rPr>
          <w:i/>
          <w:iCs/>
          <w:sz w:val="18"/>
          <w:szCs w:val="18"/>
        </w:rPr>
        <w:t xml:space="preserve"> </w:t>
      </w:r>
      <w:proofErr w:type="spellStart"/>
      <w:r w:rsidRPr="008C1141">
        <w:rPr>
          <w:i/>
          <w:iCs/>
          <w:sz w:val="18"/>
          <w:szCs w:val="18"/>
        </w:rPr>
        <w:t>layer</w:t>
      </w:r>
      <w:proofErr w:type="spellEnd"/>
      <w:r w:rsidRPr="008C1141">
        <w:rPr>
          <w:i/>
          <w:iCs/>
          <w:sz w:val="18"/>
          <w:szCs w:val="18"/>
        </w:rPr>
        <w:t xml:space="preserve"> </w:t>
      </w:r>
      <w:proofErr w:type="spellStart"/>
      <w:r w:rsidRPr="008C1141">
        <w:rPr>
          <w:i/>
          <w:iCs/>
          <w:sz w:val="18"/>
          <w:szCs w:val="18"/>
        </w:rPr>
        <w:t>signaling</w:t>
      </w:r>
      <w:proofErr w:type="spellEnd"/>
      <w:r w:rsidRPr="008C1141">
        <w:rPr>
          <w:i/>
          <w:iCs/>
          <w:sz w:val="18"/>
          <w:szCs w:val="18"/>
        </w:rPr>
        <w:t xml:space="preserve"> </w:t>
      </w:r>
      <w:proofErr w:type="spellStart"/>
      <w:r w:rsidRPr="008C1141">
        <w:rPr>
          <w:i/>
          <w:iCs/>
          <w:sz w:val="18"/>
          <w:szCs w:val="18"/>
        </w:rPr>
        <w:t>overhead</w:t>
      </w:r>
      <w:proofErr w:type="spellEnd"/>
    </w:p>
    <w:p w14:paraId="22D20A1F" w14:textId="12EC5719" w:rsidR="005574A0" w:rsidRDefault="005574A0" w:rsidP="00386E2A">
      <w:pPr>
        <w:jc w:val="both"/>
        <w:rPr>
          <w:lang w:val="en-US"/>
        </w:rPr>
      </w:pPr>
    </w:p>
    <w:p w14:paraId="2A27DB42" w14:textId="4A359573" w:rsidR="00697DB1" w:rsidRDefault="00697DB1" w:rsidP="0052482F">
      <w:pPr>
        <w:jc w:val="both"/>
        <w:rPr>
          <w:lang w:val="en-US"/>
        </w:rPr>
      </w:pPr>
      <w:r>
        <w:rPr>
          <w:lang w:val="en-US"/>
        </w:rPr>
        <w:t xml:space="preserve">Intermediate KPIs are particularly relevant in the context of </w:t>
      </w:r>
      <w:r w:rsidR="00A13AB7">
        <w:rPr>
          <w:lang w:val="en-US"/>
        </w:rPr>
        <w:t xml:space="preserve">two-step or AI/ML assisted positioning, where the output of an AI/ML model could be used for deriving the UE location. As discussed in </w:t>
      </w:r>
      <w:r w:rsidR="00851426">
        <w:rPr>
          <w:lang w:val="en-US"/>
        </w:rPr>
        <w:fldChar w:fldCharType="begin"/>
      </w:r>
      <w:r w:rsidR="00851426">
        <w:rPr>
          <w:lang w:val="en-US"/>
        </w:rPr>
        <w:instrText xml:space="preserve"> REF _Ref110521134 \r \h </w:instrText>
      </w:r>
      <w:r w:rsidR="006B6CA4">
        <w:rPr>
          <w:lang w:val="en-US"/>
        </w:rPr>
        <w:instrText xml:space="preserve"> \* MERGEFORMAT </w:instrText>
      </w:r>
      <w:r w:rsidR="00851426">
        <w:rPr>
          <w:lang w:val="en-US"/>
        </w:rPr>
      </w:r>
      <w:r w:rsidR="00851426">
        <w:rPr>
          <w:lang w:val="en-US"/>
        </w:rPr>
        <w:fldChar w:fldCharType="separate"/>
      </w:r>
      <w:r w:rsidR="00851426">
        <w:rPr>
          <w:lang w:val="en-US"/>
        </w:rPr>
        <w:t>[4]</w:t>
      </w:r>
      <w:r w:rsidR="00851426">
        <w:rPr>
          <w:lang w:val="en-US"/>
        </w:rPr>
        <w:fldChar w:fldCharType="end"/>
      </w:r>
      <w:r w:rsidR="00A13AB7">
        <w:rPr>
          <w:lang w:val="en-US"/>
        </w:rPr>
        <w:t>,</w:t>
      </w:r>
      <w:r w:rsidR="00851426">
        <w:rPr>
          <w:lang w:val="en-US"/>
        </w:rPr>
        <w:t xml:space="preserve"> there are various scenarios where two-step or AI/ML assisted positioning could perform better than direct or one-step positioning method.</w:t>
      </w:r>
      <w:r w:rsidR="0052482F">
        <w:rPr>
          <w:lang w:val="en-US"/>
        </w:rPr>
        <w:t xml:space="preserve"> Thus, for such scenarios, </w:t>
      </w:r>
      <w:r w:rsidR="005D4B68">
        <w:rPr>
          <w:lang w:val="en-US"/>
        </w:rPr>
        <w:t>it is important to quantify the intermediate KPIs together with the final KPI of horizontal positioning accuracy.</w:t>
      </w:r>
      <w:r w:rsidR="00CD5BFC">
        <w:rPr>
          <w:lang w:val="en-US"/>
        </w:rPr>
        <w:t xml:space="preserve"> Reporting intermediate KPIs will also help in having a better understanding of their impact on the final KPI of horizontal positioning error.</w:t>
      </w:r>
    </w:p>
    <w:p w14:paraId="30B88E61" w14:textId="38596D48" w:rsidR="005D4B68" w:rsidRPr="006A7D66" w:rsidRDefault="005D4B68" w:rsidP="0052482F">
      <w:pPr>
        <w:jc w:val="both"/>
        <w:rPr>
          <w:b/>
          <w:bCs/>
          <w:lang w:val="en-US"/>
        </w:rPr>
      </w:pPr>
      <w:r w:rsidRPr="006A7D66">
        <w:rPr>
          <w:b/>
          <w:bCs/>
          <w:lang w:val="en-US"/>
        </w:rPr>
        <w:t>Proposal</w:t>
      </w:r>
      <w:r w:rsidR="00BE73CC">
        <w:rPr>
          <w:b/>
          <w:bCs/>
          <w:lang w:val="en-US"/>
        </w:rPr>
        <w:t>-6</w:t>
      </w:r>
      <w:r w:rsidRPr="006A7D66">
        <w:rPr>
          <w:b/>
          <w:bCs/>
          <w:lang w:val="en-US"/>
        </w:rPr>
        <w:t>: For evaluation of two-step or AI/ML assisted positioning, intermediate KPI(s) such as the accuracy of LOS/NLOS identification, accuracy of timing and/or angle of measurement, accuracy of the likelihood measurement, etc.,</w:t>
      </w:r>
      <w:r w:rsidR="006A7D66">
        <w:rPr>
          <w:b/>
          <w:bCs/>
          <w:lang w:val="en-US"/>
        </w:rPr>
        <w:t xml:space="preserve"> should be reported</w:t>
      </w:r>
      <w:r w:rsidRPr="006A7D66">
        <w:rPr>
          <w:b/>
          <w:bCs/>
          <w:lang w:val="en-US"/>
        </w:rPr>
        <w:t xml:space="preserve"> together with the horizontal positioning accuracy.</w:t>
      </w:r>
    </w:p>
    <w:p w14:paraId="0FD6125B" w14:textId="0AE5AD18" w:rsidR="000E246D" w:rsidRDefault="00ED1B75" w:rsidP="00ED1B75">
      <w:pPr>
        <w:jc w:val="both"/>
        <w:rPr>
          <w:lang w:val="en-US"/>
        </w:rPr>
      </w:pPr>
      <w:r>
        <w:rPr>
          <w:lang w:val="en-US"/>
        </w:rPr>
        <w:t xml:space="preserve">Various optional KPIs such as position estimation latency, radio resource efficiency – especially in terms of additional overhead for training/testing models and higher layer signaling overhead were proposed as part of the study. The position </w:t>
      </w:r>
      <w:r>
        <w:rPr>
          <w:lang w:val="en-US"/>
        </w:rPr>
        <w:lastRenderedPageBreak/>
        <w:t xml:space="preserve">estimation latency is important since it provides additional clarity in terms of the cost of model complexity. For e.g., models with higher complexity and computational overhead could induce higher latency for position estimation. Radio resource efficiency KPI could </w:t>
      </w:r>
      <w:proofErr w:type="gramStart"/>
      <w:r>
        <w:rPr>
          <w:lang w:val="en-US"/>
        </w:rPr>
        <w:t>take into account</w:t>
      </w:r>
      <w:proofErr w:type="gramEnd"/>
      <w:r>
        <w:rPr>
          <w:lang w:val="en-US"/>
        </w:rPr>
        <w:t xml:space="preserve"> the overhead in terms of radio resource consumption for training and test data exchange between the network and the UE. It could also consider other factors such as positioning reference signal density.</w:t>
      </w:r>
      <w:r w:rsidR="00FF61AE">
        <w:rPr>
          <w:lang w:val="en-US"/>
        </w:rPr>
        <w:t xml:space="preserve"> Higher layer signaling overhead could </w:t>
      </w:r>
      <w:proofErr w:type="gramStart"/>
      <w:r w:rsidR="00FF61AE">
        <w:rPr>
          <w:lang w:val="en-US"/>
        </w:rPr>
        <w:t>take into account</w:t>
      </w:r>
      <w:proofErr w:type="gramEnd"/>
      <w:r w:rsidR="00FF61AE">
        <w:rPr>
          <w:lang w:val="en-US"/>
        </w:rPr>
        <w:t xml:space="preserve"> the additional signaling required for a particular AI/ML based solution in comparison to the Rel-17 positioning mechanisms.</w:t>
      </w:r>
    </w:p>
    <w:p w14:paraId="0AE6FF2E" w14:textId="0C76EB21" w:rsidR="002400F7" w:rsidRDefault="002400F7" w:rsidP="00ED1B75">
      <w:pPr>
        <w:jc w:val="both"/>
        <w:rPr>
          <w:lang w:val="en-US"/>
        </w:rPr>
      </w:pPr>
      <w:r w:rsidRPr="006A7D66">
        <w:rPr>
          <w:b/>
          <w:bCs/>
          <w:lang w:val="en-US"/>
        </w:rPr>
        <w:t>Proposal</w:t>
      </w:r>
      <w:r w:rsidR="00BE73CC">
        <w:rPr>
          <w:b/>
          <w:bCs/>
          <w:lang w:val="en-US"/>
        </w:rPr>
        <w:t>-7</w:t>
      </w:r>
      <w:r w:rsidRPr="006A7D66">
        <w:rPr>
          <w:b/>
          <w:bCs/>
          <w:lang w:val="en-US"/>
        </w:rPr>
        <w:t>:</w:t>
      </w:r>
      <w:r>
        <w:rPr>
          <w:b/>
          <w:bCs/>
          <w:lang w:val="en-US"/>
        </w:rPr>
        <w:t xml:space="preserve"> Optional KPIs such as position estimation latency, radio resource efficiency and higher layer signaling overhead should be reported</w:t>
      </w:r>
      <w:r w:rsidRPr="006A7D66">
        <w:rPr>
          <w:b/>
          <w:bCs/>
          <w:lang w:val="en-US"/>
        </w:rPr>
        <w:t xml:space="preserve"> together with the horizontal positioning accuracy.</w:t>
      </w:r>
    </w:p>
    <w:p w14:paraId="7A46CF19" w14:textId="1D12B8C9" w:rsidR="00254AAA" w:rsidRDefault="00254AAA" w:rsidP="00254AAA">
      <w:pPr>
        <w:pStyle w:val="Heading2"/>
      </w:pPr>
      <w:r w:rsidRPr="00254AAA">
        <w:t>Sub-use cases for Positioning</w:t>
      </w:r>
    </w:p>
    <w:p w14:paraId="1302AB3F" w14:textId="3106392C" w:rsidR="0052482F" w:rsidRPr="0052482F" w:rsidRDefault="0011094A" w:rsidP="000D1992">
      <w:pPr>
        <w:jc w:val="both"/>
      </w:pPr>
      <w:r>
        <w:t>As shown below, t</w:t>
      </w:r>
      <w:r w:rsidR="000D1992">
        <w:t>here were various proposals and questions raised during RAN1-109-e meeting in the context of sub-use cases for positioning. However, this is still an open topic that requires further discussions since no agreements were made during the previous meeting.</w:t>
      </w:r>
    </w:p>
    <w:p w14:paraId="0BB4DBB3" w14:textId="77777777" w:rsidR="000A59D7" w:rsidRPr="008C1141" w:rsidRDefault="000A59D7" w:rsidP="00386E2A">
      <w:pPr>
        <w:spacing w:after="0"/>
        <w:jc w:val="both"/>
        <w:rPr>
          <w:b/>
          <w:bCs/>
          <w:i/>
          <w:iCs/>
          <w:sz w:val="18"/>
          <w:szCs w:val="18"/>
          <w:u w:val="single"/>
          <w:lang w:eastAsia="ja-JP"/>
        </w:rPr>
      </w:pPr>
      <w:r w:rsidRPr="008C1141">
        <w:rPr>
          <w:b/>
          <w:bCs/>
          <w:i/>
          <w:iCs/>
          <w:sz w:val="18"/>
          <w:szCs w:val="18"/>
          <w:highlight w:val="yellow"/>
          <w:u w:val="single"/>
          <w:lang w:eastAsia="ja-JP"/>
        </w:rPr>
        <w:t>Proposal 4.1.1-1</w:t>
      </w:r>
    </w:p>
    <w:p w14:paraId="345D2491" w14:textId="77777777" w:rsidR="000A59D7" w:rsidRPr="008C1141" w:rsidRDefault="000A59D7" w:rsidP="00386E2A">
      <w:pPr>
        <w:spacing w:after="0"/>
        <w:jc w:val="both"/>
        <w:rPr>
          <w:i/>
          <w:iCs/>
          <w:sz w:val="18"/>
          <w:szCs w:val="18"/>
        </w:rPr>
      </w:pPr>
      <w:proofErr w:type="gramStart"/>
      <w:r w:rsidRPr="008C1141">
        <w:rPr>
          <w:i/>
          <w:iCs/>
          <w:sz w:val="18"/>
          <w:szCs w:val="18"/>
        </w:rPr>
        <w:t>For the purpose of</w:t>
      </w:r>
      <w:proofErr w:type="gramEnd"/>
      <w:r w:rsidRPr="008C1141">
        <w:rPr>
          <w:i/>
          <w:iCs/>
          <w:sz w:val="18"/>
          <w:szCs w:val="18"/>
        </w:rPr>
        <w:t xml:space="preserve"> evaluating AI/ML based positioning, only consider sub-use cases that use a single ML model. </w:t>
      </w:r>
    </w:p>
    <w:p w14:paraId="46D8F58E" w14:textId="77777777" w:rsidR="000A59D7" w:rsidRPr="008C1141" w:rsidRDefault="000A59D7" w:rsidP="00386E2A">
      <w:pPr>
        <w:spacing w:after="0"/>
        <w:jc w:val="both"/>
        <w:rPr>
          <w:b/>
          <w:bCs/>
          <w:i/>
          <w:iCs/>
          <w:sz w:val="18"/>
          <w:szCs w:val="18"/>
          <w:u w:val="single"/>
          <w:lang w:eastAsia="ja-JP"/>
        </w:rPr>
      </w:pPr>
      <w:r w:rsidRPr="008C1141">
        <w:rPr>
          <w:b/>
          <w:bCs/>
          <w:i/>
          <w:iCs/>
          <w:sz w:val="18"/>
          <w:szCs w:val="18"/>
          <w:highlight w:val="yellow"/>
          <w:u w:val="single"/>
          <w:lang w:eastAsia="ja-JP"/>
        </w:rPr>
        <w:t>Proposal 4.1.1-2</w:t>
      </w:r>
    </w:p>
    <w:p w14:paraId="0C51310A" w14:textId="77777777" w:rsidR="000A59D7" w:rsidRPr="008C1141" w:rsidRDefault="000A59D7" w:rsidP="00386E2A">
      <w:pPr>
        <w:spacing w:after="0"/>
        <w:jc w:val="both"/>
        <w:rPr>
          <w:i/>
          <w:iCs/>
          <w:sz w:val="18"/>
          <w:szCs w:val="18"/>
        </w:rPr>
      </w:pPr>
      <w:r w:rsidRPr="008C1141">
        <w:rPr>
          <w:i/>
          <w:iCs/>
          <w:sz w:val="18"/>
          <w:szCs w:val="18"/>
        </w:rPr>
        <w:t>For any sub-use case evaluated for AI/ML based positioning, the ML model may be located on the UE side or the network side.</w:t>
      </w:r>
    </w:p>
    <w:p w14:paraId="5B7D594E" w14:textId="77777777" w:rsidR="000A59D7" w:rsidRPr="008C1141" w:rsidRDefault="000A59D7" w:rsidP="00386E2A">
      <w:pPr>
        <w:spacing w:after="0"/>
        <w:jc w:val="both"/>
        <w:rPr>
          <w:b/>
          <w:bCs/>
          <w:i/>
          <w:iCs/>
          <w:sz w:val="18"/>
          <w:szCs w:val="18"/>
          <w:u w:val="single"/>
          <w:lang w:eastAsia="ja-JP"/>
        </w:rPr>
      </w:pPr>
      <w:r w:rsidRPr="008C1141">
        <w:rPr>
          <w:b/>
          <w:bCs/>
          <w:i/>
          <w:iCs/>
          <w:sz w:val="18"/>
          <w:szCs w:val="18"/>
          <w:highlight w:val="yellow"/>
          <w:u w:val="single"/>
          <w:lang w:eastAsia="ja-JP"/>
        </w:rPr>
        <w:t>Proposal 4.1.1-3</w:t>
      </w:r>
    </w:p>
    <w:p w14:paraId="72D7EAC9" w14:textId="77777777" w:rsidR="000A59D7" w:rsidRPr="008C1141" w:rsidRDefault="000A59D7" w:rsidP="00386E2A">
      <w:pPr>
        <w:spacing w:after="0"/>
        <w:jc w:val="both"/>
        <w:rPr>
          <w:i/>
          <w:iCs/>
          <w:sz w:val="18"/>
          <w:szCs w:val="18"/>
        </w:rPr>
      </w:pPr>
      <w:r w:rsidRPr="008C1141">
        <w:rPr>
          <w:i/>
          <w:iCs/>
          <w:sz w:val="18"/>
          <w:szCs w:val="18"/>
        </w:rPr>
        <w:t>For the evaluation of AI/ML based positioning, one possible sub-use case uses the two-step approach:</w:t>
      </w:r>
    </w:p>
    <w:p w14:paraId="60571EF9" w14:textId="77777777" w:rsidR="000A59D7" w:rsidRPr="008C1141" w:rsidRDefault="000A59D7" w:rsidP="00510C4A">
      <w:pPr>
        <w:pStyle w:val="ListParagraph"/>
        <w:numPr>
          <w:ilvl w:val="0"/>
          <w:numId w:val="10"/>
        </w:numPr>
        <w:overflowPunct w:val="0"/>
        <w:autoSpaceDE w:val="0"/>
        <w:autoSpaceDN w:val="0"/>
        <w:adjustRightInd w:val="0"/>
        <w:contextualSpacing w:val="0"/>
        <w:jc w:val="both"/>
        <w:textAlignment w:val="baseline"/>
        <w:rPr>
          <w:i/>
          <w:iCs/>
          <w:sz w:val="18"/>
          <w:szCs w:val="18"/>
          <w:lang w:val="en-US"/>
        </w:rPr>
      </w:pPr>
      <w:r w:rsidRPr="008C1141">
        <w:rPr>
          <w:i/>
          <w:iCs/>
          <w:sz w:val="18"/>
          <w:szCs w:val="18"/>
          <w:lang w:val="en-US"/>
        </w:rPr>
        <w:t xml:space="preserve">Step 1: the ML model is used to generate an output which is an intermediate quantity for position estimation. </w:t>
      </w:r>
    </w:p>
    <w:p w14:paraId="094C1D56" w14:textId="77777777" w:rsidR="000A59D7" w:rsidRPr="008C1141" w:rsidRDefault="000A59D7" w:rsidP="00510C4A">
      <w:pPr>
        <w:pStyle w:val="ListParagraph"/>
        <w:numPr>
          <w:ilvl w:val="1"/>
          <w:numId w:val="10"/>
        </w:numPr>
        <w:overflowPunct w:val="0"/>
        <w:autoSpaceDE w:val="0"/>
        <w:autoSpaceDN w:val="0"/>
        <w:adjustRightInd w:val="0"/>
        <w:contextualSpacing w:val="0"/>
        <w:jc w:val="both"/>
        <w:textAlignment w:val="baseline"/>
        <w:rPr>
          <w:i/>
          <w:iCs/>
          <w:sz w:val="18"/>
          <w:szCs w:val="18"/>
          <w:lang w:val="en-US"/>
        </w:rPr>
      </w:pPr>
      <w:r w:rsidRPr="008C1141">
        <w:rPr>
          <w:i/>
          <w:iCs/>
          <w:sz w:val="18"/>
          <w:szCs w:val="18"/>
          <w:lang w:val="en-US"/>
        </w:rPr>
        <w:t xml:space="preserve">FFS: possible measurement </w:t>
      </w:r>
      <w:proofErr w:type="gramStart"/>
      <w:r w:rsidRPr="008C1141">
        <w:rPr>
          <w:i/>
          <w:iCs/>
          <w:sz w:val="18"/>
          <w:szCs w:val="18"/>
          <w:lang w:val="en-US"/>
        </w:rPr>
        <w:t>include:</w:t>
      </w:r>
      <w:proofErr w:type="gramEnd"/>
      <w:r w:rsidRPr="008C1141">
        <w:rPr>
          <w:i/>
          <w:iCs/>
          <w:sz w:val="18"/>
          <w:szCs w:val="18"/>
          <w:lang w:val="en-US"/>
        </w:rPr>
        <w:t xml:space="preserve"> LOS/NLOS identification, TOA estimation;</w:t>
      </w:r>
    </w:p>
    <w:p w14:paraId="480E2EC7" w14:textId="77777777" w:rsidR="000A59D7" w:rsidRPr="008C1141" w:rsidRDefault="000A59D7" w:rsidP="00510C4A">
      <w:pPr>
        <w:pStyle w:val="ListParagraph"/>
        <w:numPr>
          <w:ilvl w:val="0"/>
          <w:numId w:val="10"/>
        </w:numPr>
        <w:overflowPunct w:val="0"/>
        <w:autoSpaceDE w:val="0"/>
        <w:autoSpaceDN w:val="0"/>
        <w:adjustRightInd w:val="0"/>
        <w:contextualSpacing w:val="0"/>
        <w:jc w:val="both"/>
        <w:textAlignment w:val="baseline"/>
        <w:rPr>
          <w:i/>
          <w:iCs/>
          <w:sz w:val="18"/>
          <w:szCs w:val="18"/>
          <w:lang w:val="en-US"/>
        </w:rPr>
      </w:pPr>
      <w:r w:rsidRPr="008C1141">
        <w:rPr>
          <w:i/>
          <w:iCs/>
          <w:sz w:val="18"/>
          <w:szCs w:val="18"/>
          <w:lang w:val="en-US"/>
        </w:rPr>
        <w:t xml:space="preserve">Step 2: Estimate the target UE’s position using an existing Rel-16/Rel-17 positioning method which utilizes the intermediate quantity. </w:t>
      </w:r>
    </w:p>
    <w:p w14:paraId="4C7900FB" w14:textId="77777777" w:rsidR="003224FE" w:rsidRPr="008C1141" w:rsidRDefault="003224FE" w:rsidP="00386E2A">
      <w:pPr>
        <w:spacing w:after="0"/>
        <w:jc w:val="both"/>
        <w:rPr>
          <w:i/>
          <w:iCs/>
          <w:sz w:val="18"/>
          <w:szCs w:val="18"/>
          <w:lang w:eastAsia="ja-JP"/>
        </w:rPr>
      </w:pPr>
    </w:p>
    <w:p w14:paraId="59278050" w14:textId="77777777" w:rsidR="003224FE" w:rsidRPr="008C1141" w:rsidRDefault="003224FE" w:rsidP="00386E2A">
      <w:pPr>
        <w:spacing w:after="0"/>
        <w:jc w:val="both"/>
        <w:rPr>
          <w:b/>
          <w:bCs/>
          <w:i/>
          <w:iCs/>
          <w:sz w:val="18"/>
          <w:szCs w:val="18"/>
          <w:u w:val="single"/>
          <w:lang w:eastAsia="ja-JP"/>
        </w:rPr>
      </w:pPr>
      <w:r w:rsidRPr="008C1141">
        <w:rPr>
          <w:b/>
          <w:bCs/>
          <w:i/>
          <w:iCs/>
          <w:sz w:val="18"/>
          <w:szCs w:val="18"/>
          <w:highlight w:val="yellow"/>
          <w:u w:val="single"/>
          <w:lang w:eastAsia="ja-JP"/>
        </w:rPr>
        <w:t>Proposal 4.1.1-4</w:t>
      </w:r>
    </w:p>
    <w:p w14:paraId="5B7262D0" w14:textId="77777777" w:rsidR="003224FE" w:rsidRPr="008C1141" w:rsidRDefault="003224FE" w:rsidP="00386E2A">
      <w:pPr>
        <w:spacing w:after="0"/>
        <w:jc w:val="both"/>
        <w:rPr>
          <w:i/>
          <w:iCs/>
          <w:sz w:val="18"/>
          <w:szCs w:val="18"/>
        </w:rPr>
      </w:pPr>
      <w:r w:rsidRPr="008C1141">
        <w:rPr>
          <w:i/>
          <w:iCs/>
          <w:sz w:val="18"/>
          <w:szCs w:val="18"/>
        </w:rPr>
        <w:t>For evaluation of AI/ML based positioning, one possible sub-use case uses the one-step approach where the ML model</w:t>
      </w:r>
      <w:r w:rsidRPr="008C1141">
        <w:rPr>
          <w:i/>
          <w:iCs/>
          <w:sz w:val="18"/>
          <w:szCs w:val="18"/>
          <w:lang w:val="en-US"/>
        </w:rPr>
        <w:t xml:space="preserve"> directly estimate the target UE’s position.</w:t>
      </w:r>
    </w:p>
    <w:p w14:paraId="30390C33" w14:textId="77777777" w:rsidR="008D2C84" w:rsidRPr="008C1141" w:rsidRDefault="008D2C84" w:rsidP="00386E2A">
      <w:pPr>
        <w:spacing w:after="0"/>
        <w:jc w:val="both"/>
        <w:rPr>
          <w:b/>
          <w:bCs/>
          <w:i/>
          <w:iCs/>
          <w:sz w:val="18"/>
          <w:szCs w:val="18"/>
          <w:u w:val="single"/>
          <w:lang w:eastAsia="ja-JP"/>
        </w:rPr>
      </w:pPr>
      <w:r w:rsidRPr="008C1141">
        <w:rPr>
          <w:b/>
          <w:bCs/>
          <w:i/>
          <w:iCs/>
          <w:sz w:val="18"/>
          <w:szCs w:val="18"/>
          <w:highlight w:val="yellow"/>
          <w:u w:val="single"/>
          <w:lang w:eastAsia="ja-JP"/>
        </w:rPr>
        <w:t>Question 4.1.1-5</w:t>
      </w:r>
    </w:p>
    <w:p w14:paraId="1795D619" w14:textId="77777777" w:rsidR="008D2C84" w:rsidRPr="008C1141" w:rsidRDefault="008D2C84" w:rsidP="00386E2A">
      <w:pPr>
        <w:spacing w:after="0"/>
        <w:jc w:val="both"/>
        <w:rPr>
          <w:i/>
          <w:iCs/>
          <w:sz w:val="18"/>
          <w:szCs w:val="18"/>
          <w:lang w:eastAsia="ja-JP"/>
        </w:rPr>
      </w:pPr>
      <w:r w:rsidRPr="008C1141">
        <w:rPr>
          <w:i/>
          <w:iCs/>
          <w:sz w:val="18"/>
          <w:szCs w:val="18"/>
          <w:lang w:eastAsia="ja-JP"/>
        </w:rPr>
        <w:t>For the two-step approach, the ML output is:</w:t>
      </w:r>
    </w:p>
    <w:p w14:paraId="6A434131" w14:textId="77777777" w:rsidR="008D2C84" w:rsidRPr="008C1141" w:rsidRDefault="008D2C84" w:rsidP="00510C4A">
      <w:pPr>
        <w:pStyle w:val="ListParagraph"/>
        <w:numPr>
          <w:ilvl w:val="0"/>
          <w:numId w:val="13"/>
        </w:numPr>
        <w:overflowPunct w:val="0"/>
        <w:autoSpaceDE w:val="0"/>
        <w:autoSpaceDN w:val="0"/>
        <w:adjustRightInd w:val="0"/>
        <w:contextualSpacing w:val="0"/>
        <w:jc w:val="both"/>
        <w:textAlignment w:val="baseline"/>
        <w:rPr>
          <w:i/>
          <w:iCs/>
          <w:sz w:val="18"/>
          <w:szCs w:val="18"/>
          <w:lang w:eastAsia="ja-JP"/>
        </w:rPr>
      </w:pPr>
      <w:r w:rsidRPr="008C1141">
        <w:rPr>
          <w:i/>
          <w:iCs/>
          <w:sz w:val="18"/>
          <w:szCs w:val="18"/>
          <w:lang w:val="en-US"/>
        </w:rPr>
        <w:t>LOS/NLOS identification</w:t>
      </w:r>
    </w:p>
    <w:p w14:paraId="3128D2E9" w14:textId="77777777" w:rsidR="008D2C84" w:rsidRPr="008C1141" w:rsidRDefault="008D2C84" w:rsidP="00510C4A">
      <w:pPr>
        <w:pStyle w:val="ListParagraph"/>
        <w:numPr>
          <w:ilvl w:val="0"/>
          <w:numId w:val="13"/>
        </w:numPr>
        <w:overflowPunct w:val="0"/>
        <w:autoSpaceDE w:val="0"/>
        <w:autoSpaceDN w:val="0"/>
        <w:adjustRightInd w:val="0"/>
        <w:contextualSpacing w:val="0"/>
        <w:jc w:val="both"/>
        <w:textAlignment w:val="baseline"/>
        <w:rPr>
          <w:i/>
          <w:iCs/>
          <w:sz w:val="18"/>
          <w:szCs w:val="18"/>
          <w:lang w:eastAsia="ja-JP"/>
        </w:rPr>
      </w:pPr>
      <w:r w:rsidRPr="008C1141">
        <w:rPr>
          <w:i/>
          <w:iCs/>
          <w:sz w:val="18"/>
          <w:szCs w:val="18"/>
          <w:lang w:val="en-US"/>
        </w:rPr>
        <w:t xml:space="preserve">LOS/NLOS identification and </w:t>
      </w:r>
      <w:proofErr w:type="spellStart"/>
      <w:r w:rsidRPr="008C1141">
        <w:rPr>
          <w:i/>
          <w:iCs/>
          <w:sz w:val="18"/>
          <w:szCs w:val="18"/>
          <w:lang w:val="en-US"/>
        </w:rPr>
        <w:t>ToA</w:t>
      </w:r>
      <w:proofErr w:type="spellEnd"/>
    </w:p>
    <w:p w14:paraId="063013E2" w14:textId="77777777" w:rsidR="008D2C84" w:rsidRPr="008C1141" w:rsidRDefault="008D2C84" w:rsidP="00510C4A">
      <w:pPr>
        <w:pStyle w:val="ListParagraph"/>
        <w:numPr>
          <w:ilvl w:val="0"/>
          <w:numId w:val="13"/>
        </w:numPr>
        <w:overflowPunct w:val="0"/>
        <w:autoSpaceDE w:val="0"/>
        <w:autoSpaceDN w:val="0"/>
        <w:adjustRightInd w:val="0"/>
        <w:contextualSpacing w:val="0"/>
        <w:jc w:val="both"/>
        <w:textAlignment w:val="baseline"/>
        <w:rPr>
          <w:i/>
          <w:iCs/>
          <w:sz w:val="18"/>
          <w:szCs w:val="18"/>
          <w:lang w:val="da-DK" w:eastAsia="ja-JP"/>
        </w:rPr>
      </w:pPr>
      <w:proofErr w:type="spellStart"/>
      <w:r w:rsidRPr="008C1141">
        <w:rPr>
          <w:i/>
          <w:iCs/>
          <w:sz w:val="18"/>
          <w:szCs w:val="18"/>
          <w:lang w:val="da-DK" w:eastAsia="ja-JP"/>
        </w:rPr>
        <w:t>AoA</w:t>
      </w:r>
      <w:proofErr w:type="spellEnd"/>
      <w:r w:rsidRPr="008C1141">
        <w:rPr>
          <w:i/>
          <w:iCs/>
          <w:sz w:val="18"/>
          <w:szCs w:val="18"/>
          <w:lang w:val="da-DK" w:eastAsia="ja-JP"/>
        </w:rPr>
        <w:t xml:space="preserve"> (for </w:t>
      </w:r>
      <w:proofErr w:type="spellStart"/>
      <w:r w:rsidRPr="008C1141">
        <w:rPr>
          <w:i/>
          <w:iCs/>
          <w:sz w:val="18"/>
          <w:szCs w:val="18"/>
          <w:lang w:val="da-DK" w:eastAsia="ja-JP"/>
        </w:rPr>
        <w:t>gNB</w:t>
      </w:r>
      <w:proofErr w:type="spellEnd"/>
      <w:r w:rsidRPr="008C1141">
        <w:rPr>
          <w:i/>
          <w:iCs/>
          <w:sz w:val="18"/>
          <w:szCs w:val="18"/>
          <w:lang w:val="da-DK" w:eastAsia="ja-JP"/>
        </w:rPr>
        <w:t xml:space="preserve"> side ML), </w:t>
      </w:r>
      <w:proofErr w:type="spellStart"/>
      <w:r w:rsidRPr="008C1141">
        <w:rPr>
          <w:i/>
          <w:iCs/>
          <w:sz w:val="18"/>
          <w:szCs w:val="18"/>
          <w:lang w:val="da-DK" w:eastAsia="ja-JP"/>
        </w:rPr>
        <w:t>AoD</w:t>
      </w:r>
      <w:proofErr w:type="spellEnd"/>
      <w:r w:rsidRPr="008C1141">
        <w:rPr>
          <w:i/>
          <w:iCs/>
          <w:sz w:val="18"/>
          <w:szCs w:val="18"/>
          <w:lang w:val="da-DK" w:eastAsia="ja-JP"/>
        </w:rPr>
        <w:t xml:space="preserve"> (for UE side ML)</w:t>
      </w:r>
    </w:p>
    <w:p w14:paraId="7D777367" w14:textId="77777777" w:rsidR="008D2C84" w:rsidRPr="008C1141" w:rsidRDefault="008D2C84" w:rsidP="00510C4A">
      <w:pPr>
        <w:pStyle w:val="ListParagraph"/>
        <w:numPr>
          <w:ilvl w:val="0"/>
          <w:numId w:val="13"/>
        </w:numPr>
        <w:overflowPunct w:val="0"/>
        <w:autoSpaceDE w:val="0"/>
        <w:autoSpaceDN w:val="0"/>
        <w:adjustRightInd w:val="0"/>
        <w:contextualSpacing w:val="0"/>
        <w:jc w:val="both"/>
        <w:textAlignment w:val="baseline"/>
        <w:rPr>
          <w:i/>
          <w:iCs/>
          <w:sz w:val="18"/>
          <w:szCs w:val="18"/>
          <w:lang w:eastAsia="ja-JP"/>
        </w:rPr>
      </w:pPr>
      <w:r w:rsidRPr="008C1141">
        <w:rPr>
          <w:i/>
          <w:iCs/>
          <w:sz w:val="18"/>
          <w:szCs w:val="18"/>
          <w:lang w:val="en-US" w:eastAsia="ja-JP"/>
        </w:rPr>
        <w:t>Other (please explain)</w:t>
      </w:r>
    </w:p>
    <w:p w14:paraId="262B286A" w14:textId="77777777" w:rsidR="008D2C84" w:rsidRPr="008C1141" w:rsidRDefault="008D2C84" w:rsidP="00386E2A">
      <w:pPr>
        <w:spacing w:after="0"/>
        <w:jc w:val="both"/>
        <w:rPr>
          <w:i/>
          <w:iCs/>
          <w:sz w:val="18"/>
          <w:szCs w:val="18"/>
          <w:lang w:eastAsia="ja-JP"/>
        </w:rPr>
      </w:pPr>
    </w:p>
    <w:p w14:paraId="60BA36C8" w14:textId="77777777" w:rsidR="008D2C84" w:rsidRPr="008C1141" w:rsidRDefault="008D2C84" w:rsidP="00386E2A">
      <w:pPr>
        <w:spacing w:after="0"/>
        <w:jc w:val="both"/>
        <w:rPr>
          <w:b/>
          <w:bCs/>
          <w:i/>
          <w:iCs/>
          <w:sz w:val="18"/>
          <w:szCs w:val="18"/>
          <w:u w:val="single"/>
          <w:lang w:eastAsia="ja-JP"/>
        </w:rPr>
      </w:pPr>
      <w:r w:rsidRPr="008C1141">
        <w:rPr>
          <w:b/>
          <w:bCs/>
          <w:i/>
          <w:iCs/>
          <w:sz w:val="18"/>
          <w:szCs w:val="18"/>
          <w:highlight w:val="yellow"/>
          <w:u w:val="single"/>
          <w:lang w:eastAsia="ja-JP"/>
        </w:rPr>
        <w:t>Question 4.1.1-6</w:t>
      </w:r>
    </w:p>
    <w:p w14:paraId="62D49369" w14:textId="77777777" w:rsidR="008D2C84" w:rsidRPr="008C1141" w:rsidRDefault="008D2C84" w:rsidP="00386E2A">
      <w:pPr>
        <w:spacing w:after="0"/>
        <w:jc w:val="both"/>
        <w:rPr>
          <w:i/>
          <w:iCs/>
          <w:sz w:val="18"/>
          <w:szCs w:val="18"/>
          <w:lang w:eastAsia="ja-JP"/>
        </w:rPr>
      </w:pPr>
      <w:r w:rsidRPr="008C1141">
        <w:rPr>
          <w:i/>
          <w:iCs/>
          <w:sz w:val="18"/>
          <w:szCs w:val="18"/>
          <w:lang w:eastAsia="ja-JP"/>
        </w:rPr>
        <w:t>For down-selection of sub-use cases, please indicate your preference between the following:</w:t>
      </w:r>
    </w:p>
    <w:p w14:paraId="10280D8C" w14:textId="77777777" w:rsidR="008D2C84" w:rsidRPr="008C1141" w:rsidRDefault="008D2C84" w:rsidP="00510C4A">
      <w:pPr>
        <w:pStyle w:val="ListParagraph"/>
        <w:numPr>
          <w:ilvl w:val="0"/>
          <w:numId w:val="14"/>
        </w:numPr>
        <w:overflowPunct w:val="0"/>
        <w:autoSpaceDE w:val="0"/>
        <w:autoSpaceDN w:val="0"/>
        <w:adjustRightInd w:val="0"/>
        <w:contextualSpacing w:val="0"/>
        <w:jc w:val="both"/>
        <w:textAlignment w:val="baseline"/>
        <w:rPr>
          <w:i/>
          <w:iCs/>
          <w:sz w:val="18"/>
          <w:szCs w:val="18"/>
          <w:lang w:eastAsia="ja-JP"/>
        </w:rPr>
      </w:pPr>
      <w:r w:rsidRPr="008C1141">
        <w:rPr>
          <w:i/>
          <w:iCs/>
          <w:sz w:val="18"/>
          <w:szCs w:val="18"/>
          <w:lang w:val="en-US" w:eastAsia="ja-JP"/>
        </w:rPr>
        <w:t xml:space="preserve">One-step </w:t>
      </w:r>
      <w:proofErr w:type="gramStart"/>
      <w:r w:rsidRPr="008C1141">
        <w:rPr>
          <w:i/>
          <w:iCs/>
          <w:sz w:val="18"/>
          <w:szCs w:val="18"/>
          <w:lang w:val="en-US" w:eastAsia="ja-JP"/>
        </w:rPr>
        <w:t>approach;</w:t>
      </w:r>
      <w:proofErr w:type="gramEnd"/>
    </w:p>
    <w:p w14:paraId="6B9C64A3" w14:textId="77777777" w:rsidR="008D2C84" w:rsidRPr="008C1141" w:rsidRDefault="008D2C84" w:rsidP="00510C4A">
      <w:pPr>
        <w:pStyle w:val="ListParagraph"/>
        <w:numPr>
          <w:ilvl w:val="0"/>
          <w:numId w:val="14"/>
        </w:numPr>
        <w:overflowPunct w:val="0"/>
        <w:autoSpaceDE w:val="0"/>
        <w:autoSpaceDN w:val="0"/>
        <w:adjustRightInd w:val="0"/>
        <w:contextualSpacing w:val="0"/>
        <w:jc w:val="both"/>
        <w:textAlignment w:val="baseline"/>
        <w:rPr>
          <w:i/>
          <w:iCs/>
          <w:sz w:val="18"/>
          <w:szCs w:val="18"/>
          <w:lang w:eastAsia="ja-JP"/>
        </w:rPr>
      </w:pPr>
      <w:r w:rsidRPr="008C1141">
        <w:rPr>
          <w:i/>
          <w:iCs/>
          <w:sz w:val="18"/>
          <w:szCs w:val="18"/>
          <w:lang w:val="en-US" w:eastAsia="ja-JP"/>
        </w:rPr>
        <w:t xml:space="preserve">Two-step </w:t>
      </w:r>
      <w:proofErr w:type="gramStart"/>
      <w:r w:rsidRPr="008C1141">
        <w:rPr>
          <w:i/>
          <w:iCs/>
          <w:sz w:val="18"/>
          <w:szCs w:val="18"/>
          <w:lang w:val="en-US" w:eastAsia="ja-JP"/>
        </w:rPr>
        <w:t>approach;</w:t>
      </w:r>
      <w:proofErr w:type="gramEnd"/>
    </w:p>
    <w:p w14:paraId="79185BDA" w14:textId="223D5679" w:rsidR="00254AAA" w:rsidRDefault="00254AAA" w:rsidP="00386E2A">
      <w:pPr>
        <w:jc w:val="both"/>
        <w:rPr>
          <w:szCs w:val="18"/>
          <w:lang w:eastAsia="ja-JP"/>
        </w:rPr>
      </w:pPr>
      <w:r>
        <w:rPr>
          <w:szCs w:val="18"/>
          <w:lang w:eastAsia="ja-JP"/>
        </w:rPr>
        <w:t xml:space="preserve"> </w:t>
      </w:r>
    </w:p>
    <w:p w14:paraId="4B499651" w14:textId="0E35A0C9" w:rsidR="004B600D" w:rsidRDefault="004B600D" w:rsidP="004B600D">
      <w:pPr>
        <w:jc w:val="both"/>
        <w:rPr>
          <w:szCs w:val="18"/>
          <w:lang w:eastAsia="ja-JP"/>
        </w:rPr>
      </w:pPr>
      <w:r>
        <w:rPr>
          <w:szCs w:val="18"/>
          <w:lang w:eastAsia="ja-JP"/>
        </w:rPr>
        <w:t>The definition of sub-use cases together with an agreement on the list of potential sub-use cases should be a top priority for RAN1-110 meeting. However, this task should be handled as part of agenda item 9.2.4.2. The metrics for evaluating sub-use cases, including potential means for prioritizing</w:t>
      </w:r>
      <w:r w:rsidRPr="004B600D">
        <w:rPr>
          <w:szCs w:val="18"/>
          <w:lang w:eastAsia="ja-JP"/>
        </w:rPr>
        <w:t xml:space="preserve"> </w:t>
      </w:r>
      <w:r>
        <w:rPr>
          <w:szCs w:val="18"/>
          <w:lang w:eastAsia="ja-JP"/>
        </w:rPr>
        <w:t>sub-use cases should be discussed as part of agenda item 9.2.4.1.</w:t>
      </w:r>
    </w:p>
    <w:p w14:paraId="3B883214" w14:textId="7AF6E2F9" w:rsidR="004B600D" w:rsidRDefault="005845D3" w:rsidP="004B600D">
      <w:pPr>
        <w:jc w:val="both"/>
        <w:rPr>
          <w:b/>
          <w:bCs/>
          <w:szCs w:val="18"/>
          <w:lang w:eastAsia="ja-JP"/>
        </w:rPr>
      </w:pPr>
      <w:r w:rsidRPr="00B540BE">
        <w:rPr>
          <w:b/>
          <w:bCs/>
          <w:lang w:val="en-US"/>
        </w:rPr>
        <w:t>Proposal</w:t>
      </w:r>
      <w:r w:rsidR="00BE73CC">
        <w:rPr>
          <w:b/>
          <w:bCs/>
          <w:lang w:val="en-US"/>
        </w:rPr>
        <w:t>-8</w:t>
      </w:r>
      <w:r w:rsidRPr="00B540BE">
        <w:rPr>
          <w:b/>
          <w:bCs/>
          <w:lang w:val="en-US"/>
        </w:rPr>
        <w:t>:</w:t>
      </w:r>
      <w:r w:rsidRPr="00B540BE">
        <w:rPr>
          <w:b/>
          <w:bCs/>
          <w:szCs w:val="18"/>
          <w:lang w:eastAsia="ja-JP"/>
        </w:rPr>
        <w:t xml:space="preserve"> The definition of sub-use cases together with an agreement on the list of potential sub-use cases should be handled as part of agenda item 9.2.4.2.</w:t>
      </w:r>
    </w:p>
    <w:p w14:paraId="3E0D43FA" w14:textId="63A83F96" w:rsidR="00B540BE" w:rsidRDefault="00B540BE" w:rsidP="004B600D">
      <w:pPr>
        <w:jc w:val="both"/>
        <w:rPr>
          <w:b/>
          <w:bCs/>
          <w:szCs w:val="18"/>
          <w:lang w:eastAsia="ja-JP"/>
        </w:rPr>
      </w:pPr>
      <w:r>
        <w:rPr>
          <w:b/>
          <w:bCs/>
          <w:szCs w:val="18"/>
          <w:lang w:eastAsia="ja-JP"/>
        </w:rPr>
        <w:t>Proposal</w:t>
      </w:r>
      <w:r w:rsidR="00BE73CC">
        <w:rPr>
          <w:b/>
          <w:bCs/>
          <w:szCs w:val="18"/>
          <w:lang w:eastAsia="ja-JP"/>
        </w:rPr>
        <w:t>-9</w:t>
      </w:r>
      <w:r>
        <w:rPr>
          <w:b/>
          <w:bCs/>
          <w:szCs w:val="18"/>
          <w:lang w:eastAsia="ja-JP"/>
        </w:rPr>
        <w:t xml:space="preserve">: </w:t>
      </w:r>
      <w:r w:rsidR="002D6434" w:rsidRPr="002D6434">
        <w:rPr>
          <w:b/>
          <w:bCs/>
          <w:szCs w:val="18"/>
          <w:lang w:eastAsia="ja-JP"/>
        </w:rPr>
        <w:t>The metrics for evaluating sub-use cases, including potential means for prioritizing sub-use cases should be discussed as part of agenda item 9.2.4.1.</w:t>
      </w:r>
    </w:p>
    <w:p w14:paraId="6CCC5F84" w14:textId="77777777" w:rsidR="00441F3E" w:rsidRPr="00B540BE" w:rsidRDefault="00441F3E" w:rsidP="004B600D">
      <w:pPr>
        <w:jc w:val="both"/>
        <w:rPr>
          <w:b/>
          <w:bCs/>
          <w:lang w:val="en-US"/>
        </w:rPr>
      </w:pPr>
    </w:p>
    <w:p w14:paraId="349201C1" w14:textId="53812126" w:rsidR="00254AAA" w:rsidRDefault="00254AAA" w:rsidP="00254AAA">
      <w:pPr>
        <w:pStyle w:val="Heading2"/>
      </w:pPr>
      <w:r>
        <w:t>Dataset Related Aspects</w:t>
      </w:r>
    </w:p>
    <w:p w14:paraId="5555164E" w14:textId="3F27ACAA" w:rsidR="000E463A" w:rsidRPr="000E463A" w:rsidRDefault="007B69E4" w:rsidP="007B69E4">
      <w:pPr>
        <w:jc w:val="both"/>
      </w:pPr>
      <w:r>
        <w:t>During RAN1-109-e meeting, there were two aspects related to dataset that were discussed. One topic involved the use of real-world datasets as compared to simulated dataset, as indicated in the question below, which was discussed during the meeting:</w:t>
      </w:r>
    </w:p>
    <w:p w14:paraId="2FC9FFCC" w14:textId="77777777" w:rsidR="0058548A" w:rsidRPr="008C1141" w:rsidRDefault="0058548A" w:rsidP="00386E2A">
      <w:pPr>
        <w:jc w:val="both"/>
        <w:rPr>
          <w:b/>
          <w:bCs/>
          <w:i/>
          <w:iCs/>
          <w:sz w:val="18"/>
          <w:szCs w:val="18"/>
          <w:u w:val="single"/>
          <w:lang w:eastAsia="ja-JP"/>
        </w:rPr>
      </w:pPr>
      <w:r w:rsidRPr="008C1141">
        <w:rPr>
          <w:b/>
          <w:bCs/>
          <w:i/>
          <w:iCs/>
          <w:sz w:val="18"/>
          <w:szCs w:val="18"/>
          <w:highlight w:val="yellow"/>
          <w:u w:val="single"/>
          <w:lang w:eastAsia="ja-JP"/>
        </w:rPr>
        <w:t>Question 5.2-4</w:t>
      </w:r>
    </w:p>
    <w:p w14:paraId="7366FF96" w14:textId="77777777" w:rsidR="0058548A" w:rsidRPr="008C1141" w:rsidRDefault="0058548A" w:rsidP="00386E2A">
      <w:pPr>
        <w:jc w:val="both"/>
        <w:rPr>
          <w:i/>
          <w:iCs/>
          <w:sz w:val="18"/>
          <w:szCs w:val="18"/>
          <w:lang w:eastAsia="ja-JP"/>
        </w:rPr>
      </w:pPr>
      <w:r w:rsidRPr="008C1141">
        <w:rPr>
          <w:i/>
          <w:iCs/>
          <w:sz w:val="18"/>
          <w:szCs w:val="18"/>
          <w:lang w:eastAsia="ja-JP"/>
        </w:rPr>
        <w:t>Should field data from actual deployment be used in the Rel-18 study item for the purpose of evaluating the performance of AI/ML based positioning?</w:t>
      </w:r>
    </w:p>
    <w:p w14:paraId="36E20C80" w14:textId="02109FD4" w:rsidR="00254AAA" w:rsidRPr="008C1141" w:rsidRDefault="007B69E4" w:rsidP="00386E2A">
      <w:pPr>
        <w:jc w:val="both"/>
        <w:rPr>
          <w:sz w:val="18"/>
          <w:szCs w:val="18"/>
        </w:rPr>
      </w:pPr>
      <w:r w:rsidRPr="008C1141">
        <w:rPr>
          <w:sz w:val="18"/>
          <w:szCs w:val="18"/>
        </w:rPr>
        <w:lastRenderedPageBreak/>
        <w:t>There was also a further agreement on the use of simulated dataset, in the context of dataset size and UE distribution:</w:t>
      </w:r>
    </w:p>
    <w:p w14:paraId="709417F7" w14:textId="77777777" w:rsidR="007B69E4" w:rsidRPr="008C1141" w:rsidRDefault="007B69E4" w:rsidP="00386E2A">
      <w:pPr>
        <w:shd w:val="clear" w:color="auto" w:fill="FFFFFF"/>
        <w:overflowPunct/>
        <w:autoSpaceDE/>
        <w:autoSpaceDN/>
        <w:adjustRightInd/>
        <w:spacing w:after="0"/>
        <w:jc w:val="both"/>
        <w:textAlignment w:val="auto"/>
        <w:rPr>
          <w:rFonts w:eastAsia="Batang"/>
          <w:i/>
          <w:iCs/>
          <w:sz w:val="18"/>
          <w:szCs w:val="22"/>
          <w:highlight w:val="green"/>
          <w:lang w:eastAsia="ja-JP"/>
        </w:rPr>
      </w:pPr>
      <w:r w:rsidRPr="008C1141">
        <w:rPr>
          <w:rFonts w:eastAsia="Batang" w:hint="eastAsia"/>
          <w:i/>
          <w:iCs/>
          <w:sz w:val="18"/>
          <w:szCs w:val="22"/>
          <w:highlight w:val="green"/>
          <w:lang w:eastAsia="ja-JP"/>
        </w:rPr>
        <w:t>Agreement</w:t>
      </w:r>
    </w:p>
    <w:p w14:paraId="7C6847B4" w14:textId="77777777" w:rsidR="007B69E4" w:rsidRPr="008C1141" w:rsidRDefault="007B69E4" w:rsidP="00386E2A">
      <w:pPr>
        <w:shd w:val="clear" w:color="auto" w:fill="FFFFFF"/>
        <w:overflowPunct/>
        <w:autoSpaceDE/>
        <w:autoSpaceDN/>
        <w:adjustRightInd/>
        <w:spacing w:after="0"/>
        <w:jc w:val="both"/>
        <w:textAlignment w:val="auto"/>
        <w:rPr>
          <w:i/>
          <w:iCs/>
          <w:color w:val="000000"/>
          <w:sz w:val="18"/>
          <w:szCs w:val="18"/>
          <w:lang w:val="en-US" w:eastAsia="zh-CN"/>
        </w:rPr>
      </w:pPr>
      <w:r w:rsidRPr="008C1141">
        <w:rPr>
          <w:i/>
          <w:iCs/>
          <w:color w:val="000000"/>
          <w:sz w:val="18"/>
          <w:szCs w:val="18"/>
          <w:lang w:val="en-US" w:eastAsia="zh-CN"/>
        </w:rPr>
        <w:t>For evaluation of AI/ML based positioning, details of the training dataset generation are to be reported by proponent company. The report may include (in addition to other selected settings, if applicable):</w:t>
      </w:r>
    </w:p>
    <w:p w14:paraId="4793B0A9" w14:textId="77777777" w:rsidR="007B69E4" w:rsidRPr="008C1141" w:rsidRDefault="007B69E4" w:rsidP="007B69E4">
      <w:pPr>
        <w:numPr>
          <w:ilvl w:val="0"/>
          <w:numId w:val="27"/>
        </w:numPr>
        <w:shd w:val="clear" w:color="auto" w:fill="FFFFFF"/>
        <w:overflowPunct/>
        <w:autoSpaceDE/>
        <w:autoSpaceDN/>
        <w:adjustRightInd/>
        <w:spacing w:after="0"/>
        <w:jc w:val="both"/>
        <w:textAlignment w:val="auto"/>
        <w:rPr>
          <w:rFonts w:eastAsia="Microsoft YaHei UI"/>
          <w:i/>
          <w:iCs/>
          <w:color w:val="000000"/>
          <w:sz w:val="18"/>
          <w:szCs w:val="18"/>
          <w:lang w:val="en-US" w:eastAsia="zh-CN"/>
        </w:rPr>
      </w:pPr>
      <w:r w:rsidRPr="008C1141">
        <w:rPr>
          <w:rFonts w:eastAsia="Microsoft YaHei UI"/>
          <w:i/>
          <w:iCs/>
          <w:color w:val="000000"/>
          <w:sz w:val="18"/>
          <w:szCs w:val="18"/>
          <w:lang w:val="en-US" w:eastAsia="zh-CN"/>
        </w:rPr>
        <w:t xml:space="preserve">The size of training dataset, for example, the total number of UEs in the evaluation area for generating training </w:t>
      </w:r>
      <w:proofErr w:type="gramStart"/>
      <w:r w:rsidRPr="008C1141">
        <w:rPr>
          <w:rFonts w:eastAsia="Microsoft YaHei UI"/>
          <w:i/>
          <w:iCs/>
          <w:color w:val="000000"/>
          <w:sz w:val="18"/>
          <w:szCs w:val="18"/>
          <w:lang w:val="en-US" w:eastAsia="zh-CN"/>
        </w:rPr>
        <w:t>dataset;</w:t>
      </w:r>
      <w:proofErr w:type="gramEnd"/>
    </w:p>
    <w:p w14:paraId="07ED2F5F" w14:textId="77777777" w:rsidR="007B69E4" w:rsidRPr="008C1141" w:rsidRDefault="007B69E4" w:rsidP="007B69E4">
      <w:pPr>
        <w:numPr>
          <w:ilvl w:val="0"/>
          <w:numId w:val="27"/>
        </w:numPr>
        <w:shd w:val="clear" w:color="auto" w:fill="FFFFFF"/>
        <w:overflowPunct/>
        <w:autoSpaceDE/>
        <w:autoSpaceDN/>
        <w:adjustRightInd/>
        <w:spacing w:after="0"/>
        <w:jc w:val="both"/>
        <w:textAlignment w:val="auto"/>
        <w:rPr>
          <w:rFonts w:eastAsia="Microsoft YaHei UI"/>
          <w:i/>
          <w:iCs/>
          <w:color w:val="000000"/>
          <w:sz w:val="18"/>
          <w:szCs w:val="18"/>
          <w:lang w:val="en-US" w:eastAsia="zh-CN"/>
        </w:rPr>
      </w:pPr>
      <w:r w:rsidRPr="008C1141">
        <w:rPr>
          <w:rFonts w:eastAsia="Microsoft YaHei UI"/>
          <w:i/>
          <w:iCs/>
          <w:color w:val="000000"/>
          <w:sz w:val="18"/>
          <w:szCs w:val="18"/>
          <w:lang w:val="en-US" w:eastAsia="zh-CN"/>
        </w:rPr>
        <w:t>The distribution of UE location for generating the training dataset may be one of the following:</w:t>
      </w:r>
    </w:p>
    <w:p w14:paraId="313EF92C" w14:textId="77777777" w:rsidR="007B69E4" w:rsidRPr="008C1141" w:rsidRDefault="007B69E4" w:rsidP="007B69E4">
      <w:pPr>
        <w:numPr>
          <w:ilvl w:val="1"/>
          <w:numId w:val="27"/>
        </w:numPr>
        <w:shd w:val="clear" w:color="auto" w:fill="FFFFFF"/>
        <w:overflowPunct/>
        <w:autoSpaceDE/>
        <w:autoSpaceDN/>
        <w:adjustRightInd/>
        <w:spacing w:after="0"/>
        <w:jc w:val="both"/>
        <w:textAlignment w:val="auto"/>
        <w:rPr>
          <w:rFonts w:eastAsia="Microsoft YaHei UI"/>
          <w:i/>
          <w:iCs/>
          <w:color w:val="000000"/>
          <w:sz w:val="18"/>
          <w:szCs w:val="18"/>
          <w:lang w:val="en-US" w:eastAsia="zh-CN"/>
        </w:rPr>
      </w:pPr>
      <w:r w:rsidRPr="008C1141">
        <w:rPr>
          <w:rFonts w:eastAsia="Microsoft YaHei UI"/>
          <w:i/>
          <w:iCs/>
          <w:color w:val="000000"/>
          <w:sz w:val="18"/>
          <w:szCs w:val="18"/>
          <w:lang w:val="en-US" w:eastAsia="zh-CN"/>
        </w:rPr>
        <w:t>Option 1: grid distribution, i.e., one training data is collected at the center of one small square grid, where, for example, the width of the square grid can be 0.25/0.5/1.0 m.</w:t>
      </w:r>
    </w:p>
    <w:p w14:paraId="57E9E686" w14:textId="77777777" w:rsidR="007B69E4" w:rsidRPr="008C1141" w:rsidRDefault="007B69E4" w:rsidP="007B69E4">
      <w:pPr>
        <w:numPr>
          <w:ilvl w:val="1"/>
          <w:numId w:val="27"/>
        </w:numPr>
        <w:shd w:val="clear" w:color="auto" w:fill="FFFFFF"/>
        <w:overflowPunct/>
        <w:autoSpaceDE/>
        <w:autoSpaceDN/>
        <w:adjustRightInd/>
        <w:spacing w:after="0"/>
        <w:jc w:val="both"/>
        <w:textAlignment w:val="auto"/>
        <w:rPr>
          <w:rFonts w:eastAsia="Microsoft YaHei UI"/>
          <w:i/>
          <w:iCs/>
          <w:color w:val="000000"/>
          <w:sz w:val="18"/>
          <w:szCs w:val="18"/>
          <w:lang w:val="en-US" w:eastAsia="zh-CN"/>
        </w:rPr>
      </w:pPr>
      <w:r w:rsidRPr="008C1141">
        <w:rPr>
          <w:rFonts w:eastAsia="Microsoft YaHei UI"/>
          <w:i/>
          <w:iCs/>
          <w:color w:val="000000"/>
          <w:sz w:val="18"/>
          <w:szCs w:val="18"/>
          <w:lang w:val="en-US" w:eastAsia="zh-CN"/>
        </w:rPr>
        <w:t>Option 2: uniform distribution, i.e., the UE location is randomly and uniformly distributed in the evaluation area. </w:t>
      </w:r>
    </w:p>
    <w:p w14:paraId="433D7ED7" w14:textId="77777777" w:rsidR="007B69E4" w:rsidRPr="007B69E4" w:rsidRDefault="007B69E4" w:rsidP="00386E2A">
      <w:pPr>
        <w:overflowPunct/>
        <w:autoSpaceDE/>
        <w:autoSpaceDN/>
        <w:adjustRightInd/>
        <w:spacing w:after="0"/>
        <w:jc w:val="both"/>
        <w:textAlignment w:val="auto"/>
        <w:rPr>
          <w:rFonts w:ascii="Times" w:eastAsia="Batang" w:hAnsi="Times"/>
          <w:szCs w:val="24"/>
          <w:highlight w:val="cyan"/>
          <w:lang w:val="en-US" w:eastAsia="x-none"/>
        </w:rPr>
      </w:pPr>
    </w:p>
    <w:p w14:paraId="3E647ADB" w14:textId="49A83E64" w:rsidR="0058548A" w:rsidRDefault="00E10A74" w:rsidP="00021394">
      <w:pPr>
        <w:jc w:val="both"/>
        <w:rPr>
          <w:lang w:val="en-US"/>
        </w:rPr>
      </w:pPr>
      <w:r w:rsidRPr="767ACA3E">
        <w:rPr>
          <w:lang w:val="en-US"/>
        </w:rPr>
        <w:t>The availability of good quality data for model training and testing/validation is one of the key challenges in machine learning, especially in the context of positioning, where obtaining the ground truth labels in terms of UE location, LOS / NLOS condition, etc., is challenging.</w:t>
      </w:r>
      <w:r w:rsidR="00021394" w:rsidRPr="767ACA3E">
        <w:rPr>
          <w:lang w:val="en-US"/>
        </w:rPr>
        <w:t xml:space="preserve"> These challenges are best understood through the evaluation of model performance using real-world data from actual deployments. They could also be emulated in a simulated environment by assuming the availability of a limited dataset which could be a subset of the grid-based or uniform distribution of UEs.</w:t>
      </w:r>
      <w:r w:rsidR="00225025">
        <w:rPr>
          <w:lang w:val="en-US"/>
        </w:rPr>
        <w:t xml:space="preserve"> As discussed in Sec. 3.1.3 of </w:t>
      </w:r>
      <w:r w:rsidR="00225025">
        <w:rPr>
          <w:lang w:val="en-US"/>
        </w:rPr>
        <w:fldChar w:fldCharType="begin"/>
      </w:r>
      <w:r w:rsidR="00225025">
        <w:rPr>
          <w:lang w:val="en-US"/>
        </w:rPr>
        <w:instrText xml:space="preserve"> REF _Ref110521134 \r \h </w:instrText>
      </w:r>
      <w:r w:rsidR="00225025">
        <w:rPr>
          <w:lang w:val="en-US"/>
        </w:rPr>
      </w:r>
      <w:r w:rsidR="00225025">
        <w:rPr>
          <w:lang w:val="en-US"/>
        </w:rPr>
        <w:fldChar w:fldCharType="separate"/>
      </w:r>
      <w:r w:rsidR="00225025">
        <w:rPr>
          <w:lang w:val="en-US"/>
        </w:rPr>
        <w:t>[4]</w:t>
      </w:r>
      <w:r w:rsidR="00225025">
        <w:rPr>
          <w:lang w:val="en-US"/>
        </w:rPr>
        <w:fldChar w:fldCharType="end"/>
      </w:r>
      <w:r w:rsidR="00225025">
        <w:rPr>
          <w:lang w:val="en-US"/>
        </w:rPr>
        <w:t xml:space="preserve">, there are various techniques such as data augmentation that needs to be applied in such scenarios </w:t>
      </w:r>
      <w:proofErr w:type="gramStart"/>
      <w:r w:rsidR="00225025">
        <w:rPr>
          <w:lang w:val="en-US"/>
        </w:rPr>
        <w:t>in order to</w:t>
      </w:r>
      <w:proofErr w:type="gramEnd"/>
      <w:r w:rsidR="00225025">
        <w:rPr>
          <w:lang w:val="en-US"/>
        </w:rPr>
        <w:t xml:space="preserve"> ensure sufficient model performance.</w:t>
      </w:r>
    </w:p>
    <w:p w14:paraId="78552C05" w14:textId="0447690C" w:rsidR="007569A4" w:rsidRPr="007569A4" w:rsidRDefault="007569A4" w:rsidP="00021394">
      <w:pPr>
        <w:jc w:val="both"/>
        <w:rPr>
          <w:b/>
          <w:bCs/>
          <w:lang w:val="en-US"/>
        </w:rPr>
      </w:pPr>
      <w:r w:rsidRPr="767ACA3E">
        <w:rPr>
          <w:b/>
          <w:bCs/>
          <w:lang w:val="en-US"/>
        </w:rPr>
        <w:t>Observation</w:t>
      </w:r>
      <w:r w:rsidR="00BE73CC">
        <w:rPr>
          <w:b/>
          <w:bCs/>
          <w:lang w:val="en-US"/>
        </w:rPr>
        <w:t>-3</w:t>
      </w:r>
      <w:r w:rsidRPr="767ACA3E">
        <w:rPr>
          <w:b/>
          <w:bCs/>
          <w:lang w:val="en-US"/>
        </w:rPr>
        <w:t xml:space="preserve">: The availability of good quality data </w:t>
      </w:r>
      <w:r w:rsidR="00045C8B">
        <w:rPr>
          <w:b/>
          <w:bCs/>
          <w:lang w:val="en-US"/>
        </w:rPr>
        <w:t>with sufficient diversity of positioning ground truth labels</w:t>
      </w:r>
      <w:r w:rsidR="27B6C49F" w:rsidRPr="1DFD5FD0">
        <w:rPr>
          <w:b/>
          <w:bCs/>
          <w:lang w:val="en-US"/>
        </w:rPr>
        <w:t xml:space="preserve"> with accurate information</w:t>
      </w:r>
      <w:r w:rsidR="00045C8B">
        <w:rPr>
          <w:b/>
          <w:bCs/>
          <w:lang w:val="en-US"/>
        </w:rPr>
        <w:t xml:space="preserve">, </w:t>
      </w:r>
      <w:r w:rsidRPr="767ACA3E">
        <w:rPr>
          <w:b/>
          <w:bCs/>
          <w:lang w:val="en-US"/>
        </w:rPr>
        <w:t>for model training and testing/validation is one of the key challenges in</w:t>
      </w:r>
      <w:r w:rsidRPr="767ACA3E">
        <w:rPr>
          <w:b/>
          <w:bCs/>
        </w:rPr>
        <w:t xml:space="preserve"> </w:t>
      </w:r>
      <w:r w:rsidRPr="767ACA3E">
        <w:rPr>
          <w:b/>
          <w:bCs/>
          <w:lang w:val="en-US"/>
        </w:rPr>
        <w:t>AI/ML based positioning.</w:t>
      </w:r>
    </w:p>
    <w:p w14:paraId="708CAF24" w14:textId="10F40EBE" w:rsidR="00C41892" w:rsidRPr="007569A4" w:rsidRDefault="007569A4" w:rsidP="00386E2A">
      <w:pPr>
        <w:jc w:val="both"/>
        <w:rPr>
          <w:b/>
          <w:bCs/>
          <w:lang w:val="en-US"/>
        </w:rPr>
      </w:pPr>
      <w:r w:rsidRPr="767ACA3E">
        <w:rPr>
          <w:b/>
          <w:bCs/>
          <w:lang w:val="en-US"/>
        </w:rPr>
        <w:t>Proposal</w:t>
      </w:r>
      <w:r w:rsidR="00BE73CC">
        <w:rPr>
          <w:b/>
          <w:bCs/>
          <w:lang w:val="en-US"/>
        </w:rPr>
        <w:t>-10</w:t>
      </w:r>
      <w:r w:rsidRPr="767ACA3E">
        <w:rPr>
          <w:b/>
          <w:bCs/>
          <w:lang w:val="en-US"/>
        </w:rPr>
        <w:t>: For evaluation of AI/ML based positioning, consider additional UE distribution options such as sparse or clustered deployment of UEs, while evaluating model performance.</w:t>
      </w:r>
    </w:p>
    <w:p w14:paraId="0BA7DC52" w14:textId="2F91A741" w:rsidR="007569A4" w:rsidRDefault="007569A4" w:rsidP="00254AAA">
      <w:pPr>
        <w:rPr>
          <w:lang w:val="en-US"/>
        </w:rPr>
      </w:pPr>
    </w:p>
    <w:p w14:paraId="6D1D85B2" w14:textId="7D09A5C0" w:rsidR="00254AAA" w:rsidRDefault="732A59F5" w:rsidP="00254AAA">
      <w:pPr>
        <w:pStyle w:val="Heading2"/>
      </w:pPr>
      <w:r>
        <w:t xml:space="preserve">Model </w:t>
      </w:r>
      <w:r w:rsidR="000E463A">
        <w:t>Refinement</w:t>
      </w:r>
      <w:r w:rsidR="007F7A36">
        <w:t xml:space="preserve"> / Tuning</w:t>
      </w:r>
    </w:p>
    <w:p w14:paraId="71EDB9DA" w14:textId="15F89B96" w:rsidR="00EE5400" w:rsidRDefault="00990765" w:rsidP="45F91ABB">
      <w:pPr>
        <w:spacing w:line="257" w:lineRule="auto"/>
        <w:jc w:val="both"/>
      </w:pPr>
      <w:r>
        <w:t xml:space="preserve">As discussed in </w:t>
      </w:r>
      <w:r w:rsidRPr="004C78BB">
        <w:fldChar w:fldCharType="begin"/>
      </w:r>
      <w:r w:rsidRPr="00AD6383">
        <w:instrText xml:space="preserve"> REF _Ref110518500 \r \h </w:instrText>
      </w:r>
      <w:r w:rsidR="00AD6383" w:rsidRPr="00AD6383">
        <w:instrText xml:space="preserve"> \* MERGEFORMAT </w:instrText>
      </w:r>
      <w:r w:rsidRPr="004C78BB">
        <w:fldChar w:fldCharType="separate"/>
      </w:r>
      <w:r w:rsidRPr="00AD6383">
        <w:t>[3]</w:t>
      </w:r>
      <w:r w:rsidRPr="004C78BB">
        <w:fldChar w:fldCharType="end"/>
      </w:r>
      <w:r>
        <w:t>, f</w:t>
      </w:r>
      <w:r w:rsidR="008548F8">
        <w:t xml:space="preserve">or ML model training, the network or UE may use a </w:t>
      </w:r>
      <w:r w:rsidR="00201FEF">
        <w:t>pre-trained</w:t>
      </w:r>
      <w:r w:rsidR="008548F8">
        <w:t xml:space="preserve"> base (initial) ML model instead of a model with random weights. The base model can be refined/tuned using a small training dataset measured in the environment. The base model can be obtained from training with samples measured/simulated in an echo-chamber. In this case, the model is only trained in the LOS condition, and reusing the learned weights can be seen as transfer learning (domain adaptation). </w:t>
      </w:r>
      <w:r w:rsidR="45F91ABB" w:rsidRPr="00386E2A">
        <w:rPr>
          <w:rFonts w:eastAsia="Calibri"/>
        </w:rPr>
        <w:t>Although an echo-chamber is a general source domain, adaptation to new environment may need a large dataset measured in the deployed environment.</w:t>
      </w:r>
      <w:r w:rsidR="45F91ABB" w:rsidRPr="45F91ABB">
        <w:t xml:space="preserve"> </w:t>
      </w:r>
      <w:r w:rsidR="008548F8">
        <w:t>Another option of obtaining base ML model is to use meta learning approach. Here, a general (meta) model is trained using the training samples measured in different environments.</w:t>
      </w:r>
    </w:p>
    <w:p w14:paraId="3CD98A43" w14:textId="317C026A" w:rsidR="00990765" w:rsidRDefault="00990765" w:rsidP="00386E2A">
      <w:pPr>
        <w:jc w:val="both"/>
        <w:rPr>
          <w:b/>
          <w:bCs/>
          <w:lang w:val="en-US"/>
        </w:rPr>
      </w:pPr>
      <w:r w:rsidRPr="00990765">
        <w:rPr>
          <w:b/>
          <w:bCs/>
          <w:lang w:val="en-US"/>
        </w:rPr>
        <w:t>Proposal</w:t>
      </w:r>
      <w:r w:rsidR="00BE73CC">
        <w:rPr>
          <w:b/>
          <w:bCs/>
          <w:lang w:val="en-US"/>
        </w:rPr>
        <w:t>-11</w:t>
      </w:r>
      <w:r w:rsidRPr="00990765">
        <w:rPr>
          <w:b/>
          <w:bCs/>
          <w:lang w:val="en-US"/>
        </w:rPr>
        <w:t xml:space="preserve">: For evaluation of AI/ML based positioning, RAN1 should assess the need for standardizing the procedures for triggering and/or controlling the ML model adaptation and fine-tuning after </w:t>
      </w:r>
      <w:r w:rsidR="005C46E9" w:rsidRPr="00990765">
        <w:rPr>
          <w:b/>
          <w:bCs/>
          <w:lang w:val="en-US"/>
        </w:rPr>
        <w:t xml:space="preserve">model </w:t>
      </w:r>
      <w:r w:rsidRPr="00990765">
        <w:rPr>
          <w:b/>
          <w:bCs/>
          <w:lang w:val="en-US"/>
        </w:rPr>
        <w:t>deployment.</w:t>
      </w:r>
    </w:p>
    <w:p w14:paraId="7D75620A" w14:textId="77777777" w:rsidR="0083384A" w:rsidRDefault="0083384A" w:rsidP="00386E2A">
      <w:pPr>
        <w:jc w:val="both"/>
        <w:rPr>
          <w:lang w:val="en-US"/>
        </w:rPr>
      </w:pPr>
    </w:p>
    <w:p w14:paraId="618EE2D2" w14:textId="065D0AF0" w:rsidR="0073088B" w:rsidRPr="00386E2A" w:rsidRDefault="00C726E2" w:rsidP="0024BA7D">
      <w:pPr>
        <w:pStyle w:val="Heading1"/>
        <w:rPr>
          <w:lang w:val="en-US"/>
        </w:rPr>
      </w:pPr>
      <w:r w:rsidRPr="0024BA7D">
        <w:rPr>
          <w:lang w:val="en-US"/>
        </w:rPr>
        <w:t xml:space="preserve">Evaluation Results for Positioning </w:t>
      </w:r>
      <w:r w:rsidR="00E75728" w:rsidRPr="00386E2A">
        <w:rPr>
          <w:lang w:val="en-US"/>
        </w:rPr>
        <w:t>Sub-</w:t>
      </w:r>
      <w:r w:rsidRPr="00386E2A">
        <w:rPr>
          <w:lang w:val="en-US"/>
        </w:rPr>
        <w:t>Use Cases</w:t>
      </w:r>
    </w:p>
    <w:p w14:paraId="3FD307E7" w14:textId="2E68CF1F" w:rsidR="00803A0F" w:rsidRDefault="006C1EA8" w:rsidP="00AD5D1C">
      <w:pPr>
        <w:pStyle w:val="Heading2"/>
        <w:jc w:val="both"/>
        <w:rPr>
          <w:rStyle w:val="normaltextrun"/>
          <w:rFonts w:cs="Arial"/>
        </w:rPr>
      </w:pPr>
      <w:r w:rsidRPr="17F0BA85">
        <w:rPr>
          <w:rStyle w:val="normaltextrun"/>
          <w:rFonts w:cs="Arial"/>
        </w:rPr>
        <w:t>Positioning Accuracy Improvement with Optimized Data Collection Using On-Demand Labelling and Efficient Training</w:t>
      </w:r>
    </w:p>
    <w:p w14:paraId="1A8BE731" w14:textId="643820BE" w:rsidR="005938DC" w:rsidRDefault="00562AB1" w:rsidP="00424ED7">
      <w:pPr>
        <w:pStyle w:val="Heading3"/>
        <w:rPr>
          <w:lang w:val="en-US"/>
        </w:rPr>
      </w:pPr>
      <w:r w:rsidRPr="00562AB1">
        <w:rPr>
          <w:lang w:val="en-US"/>
        </w:rPr>
        <w:t>Deployment Scenario and Simulation Assumptions</w:t>
      </w:r>
      <w:r w:rsidR="00A639F0">
        <w:rPr>
          <w:lang w:val="en-US"/>
        </w:rPr>
        <w:t xml:space="preserve"> </w:t>
      </w:r>
    </w:p>
    <w:p w14:paraId="2BF13DE5" w14:textId="6252EC65" w:rsidR="00AA251D" w:rsidRPr="00D24380" w:rsidRDefault="00B4062F" w:rsidP="00AA251D">
      <w:pPr>
        <w:jc w:val="both"/>
        <w:rPr>
          <w:lang w:val="en-US"/>
        </w:rPr>
      </w:pPr>
      <w:r>
        <w:t xml:space="preserve">AI/ML model training is essential </w:t>
      </w:r>
      <w:r w:rsidR="00651EBD">
        <w:t xml:space="preserve">for inference </w:t>
      </w:r>
      <w:r>
        <w:t xml:space="preserve">performance </w:t>
      </w:r>
      <w:r w:rsidR="004C2B68">
        <w:t xml:space="preserve">and </w:t>
      </w:r>
      <w:r w:rsidR="00651EBD">
        <w:t>computationally</w:t>
      </w:r>
      <w:r w:rsidR="00F117C1">
        <w:t xml:space="preserve"> </w:t>
      </w:r>
      <w:r w:rsidR="00651EBD">
        <w:t xml:space="preserve">intensive and </w:t>
      </w:r>
      <w:r w:rsidR="00084F23">
        <w:t xml:space="preserve">typically </w:t>
      </w:r>
      <w:r w:rsidR="005975D3">
        <w:t>data hungry</w:t>
      </w:r>
      <w:r w:rsidR="00651EBD">
        <w:t xml:space="preserve">. How to </w:t>
      </w:r>
      <w:r w:rsidR="00A21F58">
        <w:t xml:space="preserve">evaluate and improve training efficiency </w:t>
      </w:r>
      <w:r w:rsidR="00AA2E73">
        <w:t>is therefore important</w:t>
      </w:r>
      <w:r w:rsidR="00486FFD">
        <w:t xml:space="preserve">, especially </w:t>
      </w:r>
      <w:proofErr w:type="gramStart"/>
      <w:r w:rsidR="00486FFD">
        <w:t>taking into account</w:t>
      </w:r>
      <w:proofErr w:type="gramEnd"/>
      <w:r w:rsidR="00486FFD">
        <w:t xml:space="preserve"> the</w:t>
      </w:r>
      <w:r w:rsidR="00AA2E73">
        <w:t xml:space="preserve"> following agreement </w:t>
      </w:r>
      <w:r w:rsidR="00486FFD">
        <w:t>that w</w:t>
      </w:r>
      <w:r w:rsidR="00AA2E73">
        <w:t>as made</w:t>
      </w:r>
      <w:r w:rsidR="00486FFD">
        <w:t xml:space="preserve"> during RAN1-109-e meeting</w:t>
      </w:r>
      <w:r w:rsidR="00AA2E73">
        <w:t>:</w:t>
      </w:r>
    </w:p>
    <w:p w14:paraId="60E03981" w14:textId="77777777" w:rsidR="00AA251D" w:rsidRPr="008C1141" w:rsidRDefault="00AA251D" w:rsidP="00AA251D">
      <w:pPr>
        <w:overflowPunct/>
        <w:autoSpaceDE/>
        <w:autoSpaceDN/>
        <w:adjustRightInd/>
        <w:spacing w:after="0"/>
        <w:textAlignment w:val="auto"/>
        <w:rPr>
          <w:rFonts w:eastAsia="Yu Mincho"/>
          <w:i/>
          <w:iCs/>
          <w:sz w:val="18"/>
          <w:szCs w:val="22"/>
          <w:highlight w:val="green"/>
          <w:lang w:eastAsia="ja-JP"/>
        </w:rPr>
      </w:pPr>
      <w:r w:rsidRPr="008C1141">
        <w:rPr>
          <w:rFonts w:eastAsia="Batang"/>
          <w:i/>
          <w:iCs/>
          <w:sz w:val="18"/>
          <w:szCs w:val="22"/>
          <w:highlight w:val="green"/>
          <w:lang w:eastAsia="ja-JP"/>
        </w:rPr>
        <w:t>Agreement</w:t>
      </w:r>
    </w:p>
    <w:p w14:paraId="291B81B3" w14:textId="77777777" w:rsidR="00C913F2" w:rsidRPr="008C1141" w:rsidRDefault="00C913F2" w:rsidP="00386E2A">
      <w:pPr>
        <w:jc w:val="both"/>
        <w:rPr>
          <w:rFonts w:eastAsia="Batang"/>
          <w:i/>
          <w:iCs/>
          <w:sz w:val="18"/>
          <w:szCs w:val="22"/>
        </w:rPr>
      </w:pPr>
      <w:r w:rsidRPr="008C1141">
        <w:rPr>
          <w:rFonts w:eastAsia="Batang"/>
          <w:i/>
          <w:iCs/>
          <w:sz w:val="18"/>
          <w:szCs w:val="22"/>
        </w:rPr>
        <w:t>Companies are encouraged to study and provide inputs on potential specification impact at least for the following aspects of AI/ML approaches for sub use cases of AI/ML for positioning accuracy enhancement.</w:t>
      </w:r>
    </w:p>
    <w:p w14:paraId="2FC6DD64" w14:textId="1196F30F" w:rsidR="00C913F2" w:rsidRPr="008C1141" w:rsidRDefault="00C913F2" w:rsidP="00386E2A">
      <w:pPr>
        <w:numPr>
          <w:ilvl w:val="0"/>
          <w:numId w:val="27"/>
        </w:numPr>
        <w:shd w:val="clear" w:color="auto" w:fill="FFFFFF"/>
        <w:overflowPunct/>
        <w:autoSpaceDE/>
        <w:autoSpaceDN/>
        <w:adjustRightInd/>
        <w:spacing w:after="0"/>
        <w:jc w:val="both"/>
        <w:textAlignment w:val="auto"/>
        <w:rPr>
          <w:rFonts w:eastAsia="Microsoft YaHei UI"/>
          <w:i/>
          <w:iCs/>
          <w:color w:val="000000"/>
          <w:sz w:val="18"/>
          <w:szCs w:val="18"/>
          <w:lang w:val="en-US" w:eastAsia="zh-CN"/>
        </w:rPr>
      </w:pPr>
      <w:r w:rsidRPr="008C1141">
        <w:rPr>
          <w:rFonts w:eastAsia="Microsoft YaHei UI"/>
          <w:i/>
          <w:iCs/>
          <w:color w:val="000000"/>
          <w:sz w:val="18"/>
          <w:szCs w:val="18"/>
          <w:lang w:val="en-US" w:eastAsia="zh-CN"/>
        </w:rPr>
        <w:t>AI/ML model training</w:t>
      </w:r>
    </w:p>
    <w:p w14:paraId="4B9159B1" w14:textId="36F179B3" w:rsidR="00C913F2" w:rsidRPr="008C1141" w:rsidRDefault="00C913F2" w:rsidP="00386E2A">
      <w:pPr>
        <w:numPr>
          <w:ilvl w:val="1"/>
          <w:numId w:val="27"/>
        </w:numPr>
        <w:shd w:val="clear" w:color="auto" w:fill="FFFFFF"/>
        <w:overflowPunct/>
        <w:autoSpaceDE/>
        <w:autoSpaceDN/>
        <w:adjustRightInd/>
        <w:spacing w:after="0"/>
        <w:jc w:val="both"/>
        <w:textAlignment w:val="auto"/>
        <w:rPr>
          <w:rFonts w:eastAsia="Microsoft YaHei UI"/>
          <w:i/>
          <w:iCs/>
          <w:color w:val="000000"/>
          <w:sz w:val="18"/>
          <w:szCs w:val="18"/>
          <w:lang w:val="en-US" w:eastAsia="zh-CN"/>
        </w:rPr>
      </w:pPr>
      <w:r w:rsidRPr="008C1141">
        <w:rPr>
          <w:rFonts w:eastAsia="Microsoft YaHei UI"/>
          <w:i/>
          <w:iCs/>
          <w:color w:val="000000"/>
          <w:sz w:val="18"/>
          <w:szCs w:val="18"/>
          <w:lang w:val="en-US" w:eastAsia="zh-CN"/>
        </w:rPr>
        <w:t>training data type/size</w:t>
      </w:r>
    </w:p>
    <w:p w14:paraId="5C097106" w14:textId="0BF2DFFF" w:rsidR="00C913F2" w:rsidRPr="008C1141" w:rsidRDefault="00C913F2" w:rsidP="00386E2A">
      <w:pPr>
        <w:numPr>
          <w:ilvl w:val="1"/>
          <w:numId w:val="27"/>
        </w:numPr>
        <w:shd w:val="clear" w:color="auto" w:fill="FFFFFF"/>
        <w:overflowPunct/>
        <w:autoSpaceDE/>
        <w:autoSpaceDN/>
        <w:adjustRightInd/>
        <w:spacing w:after="0"/>
        <w:jc w:val="both"/>
        <w:textAlignment w:val="auto"/>
        <w:rPr>
          <w:rFonts w:eastAsia="Microsoft YaHei UI"/>
          <w:i/>
          <w:iCs/>
          <w:color w:val="000000"/>
          <w:sz w:val="18"/>
          <w:szCs w:val="18"/>
          <w:lang w:val="en-US" w:eastAsia="zh-CN"/>
        </w:rPr>
      </w:pPr>
      <w:r w:rsidRPr="008C1141">
        <w:rPr>
          <w:rFonts w:eastAsia="Microsoft YaHei UI"/>
          <w:i/>
          <w:iCs/>
          <w:color w:val="000000"/>
          <w:sz w:val="18"/>
          <w:szCs w:val="18"/>
          <w:lang w:val="en-US" w:eastAsia="zh-CN"/>
        </w:rPr>
        <w:t>training data source determination (e.g., UE/PRU/TRP)</w:t>
      </w:r>
    </w:p>
    <w:p w14:paraId="2058EF41" w14:textId="1F972111" w:rsidR="00AA251D" w:rsidRPr="008C1141" w:rsidRDefault="00C913F2" w:rsidP="00386E2A">
      <w:pPr>
        <w:numPr>
          <w:ilvl w:val="1"/>
          <w:numId w:val="27"/>
        </w:numPr>
        <w:shd w:val="clear" w:color="auto" w:fill="FFFFFF"/>
        <w:overflowPunct/>
        <w:autoSpaceDE/>
        <w:autoSpaceDN/>
        <w:adjustRightInd/>
        <w:spacing w:after="0"/>
        <w:jc w:val="both"/>
        <w:textAlignment w:val="auto"/>
        <w:rPr>
          <w:rFonts w:eastAsia="Microsoft YaHei UI"/>
          <w:i/>
          <w:iCs/>
          <w:color w:val="000000"/>
          <w:sz w:val="18"/>
          <w:szCs w:val="18"/>
          <w:lang w:val="en-US" w:eastAsia="zh-CN"/>
        </w:rPr>
      </w:pPr>
      <w:r w:rsidRPr="008C1141">
        <w:rPr>
          <w:rFonts w:eastAsia="Microsoft YaHei UI"/>
          <w:i/>
          <w:iCs/>
          <w:color w:val="000000"/>
          <w:sz w:val="18"/>
          <w:szCs w:val="18"/>
          <w:lang w:val="en-US" w:eastAsia="zh-CN"/>
        </w:rPr>
        <w:lastRenderedPageBreak/>
        <w:t xml:space="preserve">assistance </w:t>
      </w:r>
      <w:proofErr w:type="spellStart"/>
      <w:r w:rsidRPr="008C1141">
        <w:rPr>
          <w:rFonts w:eastAsia="Microsoft YaHei UI"/>
          <w:i/>
          <w:iCs/>
          <w:color w:val="000000"/>
          <w:sz w:val="18"/>
          <w:szCs w:val="18"/>
          <w:lang w:val="en-US" w:eastAsia="zh-CN"/>
        </w:rPr>
        <w:t>signalling</w:t>
      </w:r>
      <w:proofErr w:type="spellEnd"/>
      <w:r w:rsidRPr="008C1141">
        <w:rPr>
          <w:rFonts w:eastAsia="Microsoft YaHei UI"/>
          <w:i/>
          <w:iCs/>
          <w:color w:val="000000"/>
          <w:sz w:val="18"/>
          <w:szCs w:val="18"/>
          <w:lang w:val="en-US" w:eastAsia="zh-CN"/>
        </w:rPr>
        <w:t xml:space="preserve"> and procedure for training data collection</w:t>
      </w:r>
    </w:p>
    <w:p w14:paraId="281E42B1" w14:textId="77777777" w:rsidR="00AA251D" w:rsidRDefault="00AA251D" w:rsidP="000B1223">
      <w:pPr>
        <w:rPr>
          <w:b/>
          <w:bCs/>
          <w:u w:val="single"/>
          <w:lang w:val="en-US"/>
        </w:rPr>
      </w:pPr>
    </w:p>
    <w:p w14:paraId="67399D95" w14:textId="0EDF5075" w:rsidR="000B1223" w:rsidRPr="0050422F" w:rsidRDefault="000B1223" w:rsidP="000B1223">
      <w:pPr>
        <w:rPr>
          <w:b/>
          <w:bCs/>
          <w:u w:val="single"/>
          <w:lang w:val="en-US"/>
        </w:rPr>
      </w:pPr>
      <w:r w:rsidRPr="0050422F">
        <w:rPr>
          <w:b/>
          <w:bCs/>
          <w:u w:val="single"/>
          <w:lang w:val="en-US"/>
        </w:rPr>
        <w:t xml:space="preserve">Simulation </w:t>
      </w:r>
      <w:r w:rsidR="0050422F" w:rsidRPr="0050422F">
        <w:rPr>
          <w:b/>
          <w:bCs/>
          <w:u w:val="single"/>
          <w:lang w:val="en-US"/>
        </w:rPr>
        <w:t>S</w:t>
      </w:r>
      <w:r w:rsidRPr="0050422F">
        <w:rPr>
          <w:b/>
          <w:bCs/>
          <w:u w:val="single"/>
          <w:lang w:val="en-US"/>
        </w:rPr>
        <w:t xml:space="preserve">etup and </w:t>
      </w:r>
      <w:r w:rsidR="0050422F" w:rsidRPr="0050422F">
        <w:rPr>
          <w:b/>
          <w:bCs/>
          <w:u w:val="single"/>
          <w:lang w:val="en-US"/>
        </w:rPr>
        <w:t>D</w:t>
      </w:r>
      <w:r w:rsidRPr="0050422F">
        <w:rPr>
          <w:b/>
          <w:bCs/>
          <w:u w:val="single"/>
          <w:lang w:val="en-US"/>
        </w:rPr>
        <w:t>ataset</w:t>
      </w:r>
      <w:r w:rsidR="00AA3600" w:rsidRPr="0050422F">
        <w:rPr>
          <w:b/>
          <w:bCs/>
          <w:u w:val="single"/>
          <w:lang w:val="en-US"/>
        </w:rPr>
        <w:t>:</w:t>
      </w:r>
      <w:r w:rsidRPr="0050422F">
        <w:rPr>
          <w:b/>
          <w:bCs/>
          <w:lang w:val="en-US"/>
        </w:rPr>
        <w:t xml:space="preserve"> </w:t>
      </w:r>
    </w:p>
    <w:p w14:paraId="74FC628B" w14:textId="0AD68070" w:rsidR="00FA3570" w:rsidRDefault="005E448B" w:rsidP="000B1223">
      <w:pPr>
        <w:spacing w:after="120"/>
        <w:jc w:val="both"/>
        <w:rPr>
          <w:lang w:eastAsia="zh-CN"/>
        </w:rPr>
      </w:pPr>
      <w:r w:rsidRPr="767ACA3E">
        <w:rPr>
          <w:lang w:eastAsia="zh-CN"/>
        </w:rPr>
        <w:t xml:space="preserve">LOS/NLOS </w:t>
      </w:r>
      <w:r w:rsidR="00D5006C" w:rsidRPr="767ACA3E">
        <w:rPr>
          <w:lang w:eastAsia="zh-CN"/>
        </w:rPr>
        <w:t xml:space="preserve">detection </w:t>
      </w:r>
      <w:r w:rsidR="00B47127" w:rsidRPr="767ACA3E">
        <w:rPr>
          <w:lang w:eastAsia="zh-CN"/>
        </w:rPr>
        <w:t xml:space="preserve">is a typical sub use case </w:t>
      </w:r>
      <w:r w:rsidR="006A2069" w:rsidRPr="767ACA3E">
        <w:rPr>
          <w:lang w:eastAsia="zh-CN"/>
        </w:rPr>
        <w:t>in AI</w:t>
      </w:r>
      <w:r w:rsidR="00B3281C" w:rsidRPr="767ACA3E">
        <w:rPr>
          <w:lang w:eastAsia="zh-CN"/>
        </w:rPr>
        <w:t>/</w:t>
      </w:r>
      <w:r w:rsidR="006A2069" w:rsidRPr="767ACA3E">
        <w:rPr>
          <w:lang w:eastAsia="zh-CN"/>
        </w:rPr>
        <w:t>ML based positioning enhancement</w:t>
      </w:r>
      <w:r w:rsidR="008C6E87" w:rsidRPr="767ACA3E">
        <w:rPr>
          <w:lang w:eastAsia="zh-CN"/>
        </w:rPr>
        <w:t xml:space="preserve"> applications</w:t>
      </w:r>
      <w:r w:rsidR="006A2069" w:rsidRPr="767ACA3E">
        <w:rPr>
          <w:lang w:eastAsia="zh-CN"/>
        </w:rPr>
        <w:t xml:space="preserve">, </w:t>
      </w:r>
      <w:r w:rsidR="00B3281C" w:rsidRPr="767ACA3E">
        <w:rPr>
          <w:lang w:eastAsia="zh-CN"/>
        </w:rPr>
        <w:t xml:space="preserve">since </w:t>
      </w:r>
      <w:r w:rsidR="00520A1F" w:rsidRPr="767ACA3E">
        <w:rPr>
          <w:lang w:eastAsia="zh-CN"/>
        </w:rPr>
        <w:t xml:space="preserve">it determines </w:t>
      </w:r>
      <w:r w:rsidRPr="767ACA3E">
        <w:rPr>
          <w:lang w:eastAsia="zh-CN"/>
        </w:rPr>
        <w:t xml:space="preserve">the </w:t>
      </w:r>
      <w:r w:rsidR="003D0C53" w:rsidRPr="767ACA3E">
        <w:rPr>
          <w:lang w:eastAsia="zh-CN"/>
        </w:rPr>
        <w:t xml:space="preserve">proper choice </w:t>
      </w:r>
      <w:r w:rsidR="0053765C" w:rsidRPr="767ACA3E">
        <w:rPr>
          <w:lang w:eastAsia="zh-CN"/>
        </w:rPr>
        <w:t xml:space="preserve">of </w:t>
      </w:r>
      <w:r w:rsidR="00374C29" w:rsidRPr="767ACA3E">
        <w:rPr>
          <w:lang w:eastAsia="zh-CN"/>
        </w:rPr>
        <w:t>positioning approach</w:t>
      </w:r>
      <w:r w:rsidR="008F0141" w:rsidRPr="767ACA3E">
        <w:rPr>
          <w:lang w:eastAsia="zh-CN"/>
        </w:rPr>
        <w:t xml:space="preserve"> e.g., using </w:t>
      </w:r>
      <w:r w:rsidR="003E1AB8" w:rsidRPr="767ACA3E">
        <w:rPr>
          <w:lang w:eastAsia="zh-CN"/>
        </w:rPr>
        <w:t>t</w:t>
      </w:r>
      <w:r w:rsidR="005F377D" w:rsidRPr="767ACA3E">
        <w:rPr>
          <w:lang w:eastAsia="zh-CN"/>
        </w:rPr>
        <w:t xml:space="preserve">raditional non-AI/ML </w:t>
      </w:r>
      <w:r w:rsidR="008821C3" w:rsidRPr="767ACA3E">
        <w:rPr>
          <w:lang w:eastAsia="zh-CN"/>
        </w:rPr>
        <w:t xml:space="preserve">approach </w:t>
      </w:r>
      <w:r w:rsidR="008C1D25" w:rsidRPr="767ACA3E">
        <w:rPr>
          <w:lang w:eastAsia="zh-CN"/>
        </w:rPr>
        <w:t xml:space="preserve">typically </w:t>
      </w:r>
      <w:r w:rsidR="005F377D" w:rsidRPr="767ACA3E">
        <w:rPr>
          <w:lang w:eastAsia="zh-CN"/>
        </w:rPr>
        <w:t xml:space="preserve">based on </w:t>
      </w:r>
      <w:proofErr w:type="spellStart"/>
      <w:r w:rsidR="005F377D" w:rsidRPr="767ACA3E">
        <w:rPr>
          <w:lang w:eastAsia="zh-CN"/>
        </w:rPr>
        <w:t>ToA</w:t>
      </w:r>
      <w:proofErr w:type="spellEnd"/>
      <w:r w:rsidR="005F377D" w:rsidRPr="767ACA3E">
        <w:rPr>
          <w:lang w:eastAsia="zh-CN"/>
        </w:rPr>
        <w:t xml:space="preserve">, </w:t>
      </w:r>
      <w:proofErr w:type="spellStart"/>
      <w:r w:rsidR="005F377D" w:rsidRPr="767ACA3E">
        <w:rPr>
          <w:lang w:eastAsia="zh-CN"/>
        </w:rPr>
        <w:t>TDoA</w:t>
      </w:r>
      <w:proofErr w:type="spellEnd"/>
      <w:r w:rsidR="005F377D" w:rsidRPr="767ACA3E">
        <w:rPr>
          <w:lang w:eastAsia="zh-CN"/>
        </w:rPr>
        <w:t xml:space="preserve"> or </w:t>
      </w:r>
      <w:proofErr w:type="spellStart"/>
      <w:r w:rsidR="005F377D" w:rsidRPr="767ACA3E">
        <w:rPr>
          <w:lang w:eastAsia="zh-CN"/>
        </w:rPr>
        <w:t>AoA</w:t>
      </w:r>
      <w:proofErr w:type="spellEnd"/>
      <w:r w:rsidR="005F377D" w:rsidRPr="767ACA3E">
        <w:rPr>
          <w:lang w:eastAsia="zh-CN"/>
        </w:rPr>
        <w:t xml:space="preserve"> </w:t>
      </w:r>
      <w:r w:rsidR="001C56D0" w:rsidRPr="767ACA3E">
        <w:rPr>
          <w:lang w:eastAsia="zh-CN"/>
        </w:rPr>
        <w:t xml:space="preserve">which </w:t>
      </w:r>
      <w:r w:rsidR="005F377D" w:rsidRPr="767ACA3E">
        <w:rPr>
          <w:lang w:eastAsia="zh-CN"/>
        </w:rPr>
        <w:t xml:space="preserve">are suitable only for </w:t>
      </w:r>
      <w:proofErr w:type="spellStart"/>
      <w:r w:rsidR="005F377D" w:rsidRPr="767ACA3E">
        <w:rPr>
          <w:lang w:eastAsia="zh-CN"/>
        </w:rPr>
        <w:t>LoS</w:t>
      </w:r>
      <w:proofErr w:type="spellEnd"/>
      <w:r w:rsidR="005F377D" w:rsidRPr="767ACA3E">
        <w:rPr>
          <w:lang w:eastAsia="zh-CN"/>
        </w:rPr>
        <w:t xml:space="preserve"> propagation cases</w:t>
      </w:r>
      <w:r w:rsidR="00835CF6" w:rsidRPr="767ACA3E">
        <w:rPr>
          <w:lang w:eastAsia="zh-CN"/>
        </w:rPr>
        <w:t>, or</w:t>
      </w:r>
      <w:r w:rsidR="005F377D" w:rsidRPr="767ACA3E">
        <w:rPr>
          <w:lang w:eastAsia="zh-CN"/>
        </w:rPr>
        <w:t xml:space="preserve"> </w:t>
      </w:r>
      <w:r w:rsidR="00A11753" w:rsidRPr="767ACA3E">
        <w:rPr>
          <w:lang w:eastAsia="zh-CN"/>
        </w:rPr>
        <w:t>fingerprint-</w:t>
      </w:r>
      <w:r w:rsidR="00076C7C" w:rsidRPr="767ACA3E">
        <w:rPr>
          <w:lang w:eastAsia="zh-CN"/>
        </w:rPr>
        <w:t>matching</w:t>
      </w:r>
      <w:r w:rsidR="6FD62AAD" w:rsidRPr="3CFE4275">
        <w:rPr>
          <w:lang w:eastAsia="zh-CN"/>
        </w:rPr>
        <w:t xml:space="preserve">, which is an </w:t>
      </w:r>
      <w:r w:rsidR="00A11753" w:rsidRPr="767ACA3E">
        <w:rPr>
          <w:lang w:eastAsia="zh-CN"/>
        </w:rPr>
        <w:t xml:space="preserve">approach based on </w:t>
      </w:r>
      <w:r w:rsidR="005F377D" w:rsidRPr="767ACA3E">
        <w:rPr>
          <w:lang w:eastAsia="zh-CN"/>
        </w:rPr>
        <w:t>AI/ML algorithms</w:t>
      </w:r>
      <w:r w:rsidR="00A11753" w:rsidRPr="767ACA3E">
        <w:rPr>
          <w:lang w:eastAsia="zh-CN"/>
        </w:rPr>
        <w:t xml:space="preserve"> which </w:t>
      </w:r>
      <w:r w:rsidR="00EC1D64" w:rsidRPr="767ACA3E">
        <w:rPr>
          <w:lang w:eastAsia="zh-CN"/>
        </w:rPr>
        <w:t xml:space="preserve">are </w:t>
      </w:r>
      <w:r w:rsidR="008B4AAE" w:rsidRPr="767ACA3E">
        <w:rPr>
          <w:lang w:eastAsia="zh-CN"/>
        </w:rPr>
        <w:t xml:space="preserve">typically </w:t>
      </w:r>
      <w:r w:rsidR="00DF0439" w:rsidRPr="767ACA3E">
        <w:rPr>
          <w:lang w:eastAsia="zh-CN"/>
        </w:rPr>
        <w:t xml:space="preserve">suitable for </w:t>
      </w:r>
      <w:r w:rsidR="005F377D" w:rsidRPr="767ACA3E">
        <w:rPr>
          <w:lang w:eastAsia="zh-CN"/>
        </w:rPr>
        <w:t>NLOS</w:t>
      </w:r>
      <w:r w:rsidR="008B4AAE" w:rsidRPr="767ACA3E">
        <w:rPr>
          <w:lang w:eastAsia="zh-CN"/>
        </w:rPr>
        <w:t xml:space="preserve"> cases</w:t>
      </w:r>
      <w:r w:rsidR="005F377D" w:rsidRPr="767ACA3E">
        <w:rPr>
          <w:lang w:eastAsia="zh-CN"/>
        </w:rPr>
        <w:t xml:space="preserve">. </w:t>
      </w:r>
    </w:p>
    <w:p w14:paraId="471ED7AB" w14:textId="56260C5A" w:rsidR="00293BD7" w:rsidRDefault="00293BD7" w:rsidP="000B1223">
      <w:pPr>
        <w:spacing w:after="120"/>
        <w:jc w:val="both"/>
        <w:rPr>
          <w:b/>
          <w:bCs/>
          <w:lang w:eastAsia="zh-CN"/>
        </w:rPr>
      </w:pPr>
      <w:r w:rsidRPr="767ACA3E">
        <w:rPr>
          <w:b/>
          <w:bCs/>
          <w:lang w:eastAsia="zh-CN"/>
        </w:rPr>
        <w:t>Observation</w:t>
      </w:r>
      <w:r w:rsidR="00BE73CC">
        <w:rPr>
          <w:b/>
          <w:bCs/>
          <w:lang w:eastAsia="zh-CN"/>
        </w:rPr>
        <w:t>-4</w:t>
      </w:r>
      <w:r w:rsidRPr="767ACA3E">
        <w:rPr>
          <w:b/>
          <w:bCs/>
          <w:lang w:eastAsia="zh-CN"/>
        </w:rPr>
        <w:t>: LOS/NLOS detection is essential for determining the proper choice of positioning approach,</w:t>
      </w:r>
      <w:r w:rsidRPr="767ACA3E">
        <w:rPr>
          <w:b/>
          <w:bCs/>
        </w:rPr>
        <w:t xml:space="preserve"> </w:t>
      </w:r>
      <w:r w:rsidRPr="767ACA3E">
        <w:rPr>
          <w:b/>
          <w:bCs/>
          <w:lang w:eastAsia="zh-CN"/>
        </w:rPr>
        <w:t xml:space="preserve">for e.g., using traditional non-AI/ML approach typically based on </w:t>
      </w:r>
      <w:proofErr w:type="spellStart"/>
      <w:r w:rsidRPr="767ACA3E">
        <w:rPr>
          <w:b/>
          <w:bCs/>
          <w:lang w:eastAsia="zh-CN"/>
        </w:rPr>
        <w:t>ToA</w:t>
      </w:r>
      <w:proofErr w:type="spellEnd"/>
      <w:r w:rsidRPr="767ACA3E">
        <w:rPr>
          <w:b/>
          <w:bCs/>
          <w:lang w:eastAsia="zh-CN"/>
        </w:rPr>
        <w:t xml:space="preserve">, </w:t>
      </w:r>
      <w:proofErr w:type="spellStart"/>
      <w:r w:rsidRPr="767ACA3E">
        <w:rPr>
          <w:b/>
          <w:bCs/>
          <w:lang w:eastAsia="zh-CN"/>
        </w:rPr>
        <w:t>TDoA</w:t>
      </w:r>
      <w:proofErr w:type="spellEnd"/>
      <w:r w:rsidRPr="767ACA3E">
        <w:rPr>
          <w:b/>
          <w:bCs/>
          <w:lang w:eastAsia="zh-CN"/>
        </w:rPr>
        <w:t xml:space="preserve"> or </w:t>
      </w:r>
      <w:proofErr w:type="spellStart"/>
      <w:r w:rsidRPr="767ACA3E">
        <w:rPr>
          <w:b/>
          <w:bCs/>
          <w:lang w:eastAsia="zh-CN"/>
        </w:rPr>
        <w:t>AoA</w:t>
      </w:r>
      <w:proofErr w:type="spellEnd"/>
      <w:r w:rsidRPr="767ACA3E">
        <w:rPr>
          <w:b/>
          <w:bCs/>
          <w:lang w:eastAsia="zh-CN"/>
        </w:rPr>
        <w:t xml:space="preserve"> which are </w:t>
      </w:r>
      <w:r w:rsidR="00A472FF" w:rsidRPr="767ACA3E">
        <w:rPr>
          <w:b/>
          <w:bCs/>
          <w:lang w:eastAsia="zh-CN"/>
        </w:rPr>
        <w:t xml:space="preserve">mainly </w:t>
      </w:r>
      <w:r w:rsidRPr="767ACA3E">
        <w:rPr>
          <w:b/>
          <w:bCs/>
          <w:lang w:eastAsia="zh-CN"/>
        </w:rPr>
        <w:t xml:space="preserve">suitable for </w:t>
      </w:r>
      <w:proofErr w:type="spellStart"/>
      <w:r w:rsidRPr="767ACA3E">
        <w:rPr>
          <w:b/>
          <w:bCs/>
          <w:lang w:eastAsia="zh-CN"/>
        </w:rPr>
        <w:t>LoS</w:t>
      </w:r>
      <w:proofErr w:type="spellEnd"/>
      <w:r w:rsidRPr="767ACA3E">
        <w:rPr>
          <w:b/>
          <w:bCs/>
          <w:lang w:eastAsia="zh-CN"/>
        </w:rPr>
        <w:t xml:space="preserve"> propagation cases, or fingerprint-based approach which could be applied to heavy NLOS scenarios.</w:t>
      </w:r>
    </w:p>
    <w:p w14:paraId="010C47CA" w14:textId="520B0901" w:rsidR="00811BEB" w:rsidRDefault="00A00F38" w:rsidP="000B1223">
      <w:pPr>
        <w:spacing w:after="120"/>
        <w:jc w:val="both"/>
        <w:rPr>
          <w:lang w:val="en-US" w:eastAsia="zh-CN"/>
        </w:rPr>
      </w:pPr>
      <w:r>
        <w:rPr>
          <w:lang w:eastAsia="zh-CN"/>
        </w:rPr>
        <w:t>In</w:t>
      </w:r>
      <w:r w:rsidR="003B2C14">
        <w:rPr>
          <w:lang w:eastAsia="zh-CN"/>
        </w:rPr>
        <w:t xml:space="preserve"> practice, </w:t>
      </w:r>
      <w:r w:rsidR="00FF77DE">
        <w:rPr>
          <w:lang w:eastAsia="zh-CN"/>
        </w:rPr>
        <w:t>AI</w:t>
      </w:r>
      <w:r w:rsidR="00293BD7">
        <w:rPr>
          <w:lang w:eastAsia="zh-CN"/>
        </w:rPr>
        <w:t>/</w:t>
      </w:r>
      <w:r w:rsidR="00FF77DE">
        <w:rPr>
          <w:lang w:eastAsia="zh-CN"/>
        </w:rPr>
        <w:t xml:space="preserve">ML </w:t>
      </w:r>
      <w:r w:rsidR="00D62DA7">
        <w:rPr>
          <w:lang w:eastAsia="zh-CN"/>
        </w:rPr>
        <w:t xml:space="preserve">based LOS/NLOS detector </w:t>
      </w:r>
      <w:r w:rsidR="00A80A89">
        <w:rPr>
          <w:lang w:eastAsia="zh-CN"/>
        </w:rPr>
        <w:t xml:space="preserve">requires massive volume of data for </w:t>
      </w:r>
      <w:r w:rsidR="00142919">
        <w:rPr>
          <w:lang w:eastAsia="zh-CN"/>
        </w:rPr>
        <w:t>training</w:t>
      </w:r>
      <w:r w:rsidR="00CF6A2E">
        <w:rPr>
          <w:lang w:eastAsia="zh-CN"/>
        </w:rPr>
        <w:t>,</w:t>
      </w:r>
      <w:r w:rsidR="00142919">
        <w:rPr>
          <w:lang w:eastAsia="zh-CN"/>
        </w:rPr>
        <w:t xml:space="preserve"> retraining </w:t>
      </w:r>
      <w:r w:rsidR="00CF6A2E">
        <w:rPr>
          <w:lang w:eastAsia="zh-CN"/>
        </w:rPr>
        <w:t xml:space="preserve">or finetuning </w:t>
      </w:r>
      <w:r w:rsidR="00142919">
        <w:rPr>
          <w:lang w:eastAsia="zh-CN"/>
        </w:rPr>
        <w:t xml:space="preserve">to optimize its performance </w:t>
      </w:r>
      <w:r w:rsidR="008A16ED">
        <w:rPr>
          <w:lang w:eastAsia="zh-CN"/>
        </w:rPr>
        <w:t xml:space="preserve">in </w:t>
      </w:r>
      <w:r w:rsidR="00FD42F5">
        <w:rPr>
          <w:lang w:eastAsia="zh-CN"/>
        </w:rPr>
        <w:t>deployment</w:t>
      </w:r>
      <w:r w:rsidR="008A16ED">
        <w:rPr>
          <w:lang w:eastAsia="zh-CN"/>
        </w:rPr>
        <w:t>.</w:t>
      </w:r>
      <w:r w:rsidR="00B95D76">
        <w:rPr>
          <w:lang w:eastAsia="zh-CN"/>
        </w:rPr>
        <w:t xml:space="preserve"> </w:t>
      </w:r>
      <w:r w:rsidR="00E76146">
        <w:rPr>
          <w:lang w:val="en-US" w:eastAsia="zh-CN"/>
        </w:rPr>
        <w:t>As a</w:t>
      </w:r>
      <w:r w:rsidR="006C7D23">
        <w:rPr>
          <w:lang w:val="en-US" w:eastAsia="zh-CN"/>
        </w:rPr>
        <w:t>n initial investigation</w:t>
      </w:r>
      <w:r w:rsidR="00E45118">
        <w:rPr>
          <w:lang w:val="en-US" w:eastAsia="zh-CN"/>
        </w:rPr>
        <w:t xml:space="preserve">, </w:t>
      </w:r>
      <w:r w:rsidR="00652F0B">
        <w:rPr>
          <w:lang w:val="en-US" w:eastAsia="zh-CN"/>
        </w:rPr>
        <w:t>we</w:t>
      </w:r>
      <w:r w:rsidR="006C7D23">
        <w:rPr>
          <w:lang w:val="en-US" w:eastAsia="zh-CN"/>
        </w:rPr>
        <w:t xml:space="preserve"> </w:t>
      </w:r>
      <w:r w:rsidR="00A70E6C">
        <w:rPr>
          <w:lang w:val="en-US" w:eastAsia="zh-CN"/>
        </w:rPr>
        <w:t xml:space="preserve">proposed </w:t>
      </w:r>
      <w:r w:rsidR="00061D54">
        <w:rPr>
          <w:lang w:val="en-US" w:eastAsia="zh-CN"/>
        </w:rPr>
        <w:t xml:space="preserve">assessing </w:t>
      </w:r>
      <w:r w:rsidR="00412ECC">
        <w:rPr>
          <w:lang w:val="en-US" w:eastAsia="zh-CN"/>
        </w:rPr>
        <w:t>LOS/NLOS</w:t>
      </w:r>
      <w:r w:rsidR="00DF1080">
        <w:rPr>
          <w:lang w:val="en-US" w:eastAsia="zh-CN"/>
        </w:rPr>
        <w:t xml:space="preserve"> </w:t>
      </w:r>
      <w:r w:rsidR="00264827">
        <w:rPr>
          <w:lang w:val="en-US" w:eastAsia="zh-CN"/>
        </w:rPr>
        <w:t xml:space="preserve">detector’s </w:t>
      </w:r>
      <w:r w:rsidR="00731276">
        <w:rPr>
          <w:lang w:val="en-US" w:eastAsia="zh-CN"/>
        </w:rPr>
        <w:t xml:space="preserve">classification </w:t>
      </w:r>
      <w:r w:rsidR="004E21F9">
        <w:rPr>
          <w:lang w:val="en-US" w:eastAsia="zh-CN"/>
        </w:rPr>
        <w:t xml:space="preserve">uncertainty </w:t>
      </w:r>
      <w:r w:rsidR="008551FC">
        <w:rPr>
          <w:lang w:val="en-US" w:eastAsia="zh-CN"/>
        </w:rPr>
        <w:t xml:space="preserve">on a given channel observation (e.g., CIR) </w:t>
      </w:r>
      <w:r w:rsidR="009F649E">
        <w:rPr>
          <w:lang w:val="en-US" w:eastAsia="zh-CN"/>
        </w:rPr>
        <w:t xml:space="preserve">and </w:t>
      </w:r>
      <w:r w:rsidR="00447831">
        <w:rPr>
          <w:lang w:val="en-US" w:eastAsia="zh-CN"/>
        </w:rPr>
        <w:t xml:space="preserve">selectively </w:t>
      </w:r>
      <w:r w:rsidR="009F649E">
        <w:rPr>
          <w:lang w:val="en-US" w:eastAsia="zh-CN"/>
        </w:rPr>
        <w:t xml:space="preserve">label </w:t>
      </w:r>
      <w:r w:rsidR="006152B9">
        <w:rPr>
          <w:lang w:val="en-US" w:eastAsia="zh-CN"/>
        </w:rPr>
        <w:t xml:space="preserve">the data </w:t>
      </w:r>
      <w:r w:rsidR="00360117">
        <w:rPr>
          <w:lang w:val="en-US" w:eastAsia="zh-CN"/>
        </w:rPr>
        <w:t xml:space="preserve">that current </w:t>
      </w:r>
      <w:r w:rsidR="009A618F">
        <w:rPr>
          <w:lang w:val="en-US" w:eastAsia="zh-CN"/>
        </w:rPr>
        <w:t xml:space="preserve">detector </w:t>
      </w:r>
      <w:r w:rsidR="00293BD7">
        <w:rPr>
          <w:lang w:val="en-US" w:eastAsia="zh-CN"/>
        </w:rPr>
        <w:t xml:space="preserve">is unable to </w:t>
      </w:r>
      <w:r w:rsidR="006152B9">
        <w:rPr>
          <w:lang w:val="en-US" w:eastAsia="zh-CN"/>
        </w:rPr>
        <w:t xml:space="preserve">confidently </w:t>
      </w:r>
      <w:r w:rsidR="009E03C8">
        <w:rPr>
          <w:lang w:val="en-US" w:eastAsia="zh-CN"/>
        </w:rPr>
        <w:t>classify</w:t>
      </w:r>
      <w:r w:rsidR="00931579">
        <w:rPr>
          <w:lang w:val="en-US" w:eastAsia="zh-CN"/>
        </w:rPr>
        <w:t>,</w:t>
      </w:r>
      <w:r w:rsidR="000D08DD">
        <w:rPr>
          <w:lang w:val="en-US" w:eastAsia="zh-CN"/>
        </w:rPr>
        <w:t xml:space="preserve"> </w:t>
      </w:r>
      <w:r w:rsidR="00D81398">
        <w:rPr>
          <w:lang w:val="en-US" w:eastAsia="zh-CN"/>
        </w:rPr>
        <w:t xml:space="preserve">as </w:t>
      </w:r>
      <w:r w:rsidR="006152B9">
        <w:rPr>
          <w:lang w:val="en-US" w:eastAsia="zh-CN"/>
        </w:rPr>
        <w:t xml:space="preserve">the flowchart </w:t>
      </w:r>
      <w:r w:rsidR="00D81398">
        <w:rPr>
          <w:lang w:val="en-US" w:eastAsia="zh-CN"/>
        </w:rPr>
        <w:t>illustrated in Fig.</w:t>
      </w:r>
      <w:r w:rsidR="005F27F6">
        <w:rPr>
          <w:lang w:val="en-US" w:eastAsia="zh-CN"/>
        </w:rPr>
        <w:t xml:space="preserve"> </w:t>
      </w:r>
      <w:r w:rsidR="1663841A" w:rsidRPr="3CFE4275">
        <w:rPr>
          <w:lang w:val="en-US" w:eastAsia="zh-CN"/>
        </w:rPr>
        <w:t>1</w:t>
      </w:r>
      <w:r w:rsidR="7BB43461" w:rsidRPr="3CFE4275">
        <w:rPr>
          <w:lang w:val="en-US" w:eastAsia="zh-CN"/>
        </w:rPr>
        <w:t xml:space="preserve">. </w:t>
      </w:r>
      <w:r w:rsidR="6AB5E92C" w:rsidRPr="3CFE4275">
        <w:rPr>
          <w:lang w:val="en-US" w:eastAsia="zh-CN"/>
        </w:rPr>
        <w:t>Labelling</w:t>
      </w:r>
      <w:r w:rsidR="005166A2">
        <w:rPr>
          <w:lang w:val="en-US" w:eastAsia="zh-CN"/>
        </w:rPr>
        <w:t xml:space="preserve"> </w:t>
      </w:r>
      <w:r w:rsidR="00287A31">
        <w:rPr>
          <w:lang w:val="en-US" w:eastAsia="zh-CN"/>
        </w:rPr>
        <w:t xml:space="preserve">of </w:t>
      </w:r>
      <w:r w:rsidR="009B63DF">
        <w:rPr>
          <w:lang w:val="en-US" w:eastAsia="zh-CN"/>
        </w:rPr>
        <w:t xml:space="preserve">LOS or NLOS </w:t>
      </w:r>
      <w:r w:rsidR="00F511F0">
        <w:rPr>
          <w:lang w:val="en-US" w:eastAsia="zh-CN"/>
        </w:rPr>
        <w:t xml:space="preserve">in practice </w:t>
      </w:r>
      <w:r w:rsidR="000A1D0D">
        <w:rPr>
          <w:lang w:val="en-US" w:eastAsia="zh-CN"/>
        </w:rPr>
        <w:t xml:space="preserve">can be </w:t>
      </w:r>
      <w:r w:rsidR="00F511F0">
        <w:rPr>
          <w:lang w:val="en-US" w:eastAsia="zh-CN"/>
        </w:rPr>
        <w:t>conducted</w:t>
      </w:r>
      <w:r w:rsidR="00A65932">
        <w:rPr>
          <w:lang w:val="en-US" w:eastAsia="zh-CN"/>
        </w:rPr>
        <w:t xml:space="preserve"> </w:t>
      </w:r>
      <w:r w:rsidR="009B63DF">
        <w:rPr>
          <w:lang w:val="en-US" w:eastAsia="zh-CN"/>
        </w:rPr>
        <w:t xml:space="preserve">by a </w:t>
      </w:r>
      <w:r w:rsidR="00F511F0">
        <w:rPr>
          <w:lang w:val="en-US" w:eastAsia="zh-CN"/>
        </w:rPr>
        <w:t>positioning reference unit (</w:t>
      </w:r>
      <w:r w:rsidR="009B63DF">
        <w:rPr>
          <w:lang w:val="en-US" w:eastAsia="zh-CN"/>
        </w:rPr>
        <w:t>PRU)</w:t>
      </w:r>
      <w:r w:rsidR="0084528C">
        <w:rPr>
          <w:lang w:val="en-US" w:eastAsia="zh-CN"/>
        </w:rPr>
        <w:t>.</w:t>
      </w:r>
      <w:r w:rsidR="00FA17EF">
        <w:rPr>
          <w:lang w:val="en-US" w:eastAsia="zh-CN"/>
        </w:rPr>
        <w:t xml:space="preserve"> </w:t>
      </w:r>
    </w:p>
    <w:p w14:paraId="69463A6A" w14:textId="401D2D12" w:rsidR="00012A7F" w:rsidRPr="00455EB9" w:rsidRDefault="00A53EB2" w:rsidP="00060450">
      <w:pPr>
        <w:spacing w:after="120"/>
        <w:jc w:val="both"/>
        <w:rPr>
          <w:lang w:val="en-US" w:eastAsia="zh-CN"/>
        </w:rPr>
      </w:pPr>
      <w:r>
        <w:rPr>
          <w:lang w:val="en-US" w:eastAsia="zh-CN"/>
        </w:rPr>
        <w:t xml:space="preserve">For the study of </w:t>
      </w:r>
      <w:r w:rsidR="00666555">
        <w:rPr>
          <w:lang w:val="en-US" w:eastAsia="zh-CN"/>
        </w:rPr>
        <w:t xml:space="preserve">the necessity of </w:t>
      </w:r>
      <w:r w:rsidR="006E01BB">
        <w:rPr>
          <w:lang w:val="en-US" w:eastAsia="zh-CN"/>
        </w:rPr>
        <w:t>estimation</w:t>
      </w:r>
      <w:r w:rsidR="00C81734">
        <w:rPr>
          <w:lang w:val="en-US" w:eastAsia="zh-CN"/>
        </w:rPr>
        <w:t>-</w:t>
      </w:r>
      <w:r w:rsidR="006E01BB">
        <w:rPr>
          <w:lang w:val="en-US" w:eastAsia="zh-CN"/>
        </w:rPr>
        <w:t>uncertainty assessment</w:t>
      </w:r>
      <w:r w:rsidR="009A297B">
        <w:rPr>
          <w:lang w:val="en-US" w:eastAsia="zh-CN"/>
        </w:rPr>
        <w:t>, we</w:t>
      </w:r>
      <w:r w:rsidR="00792950">
        <w:rPr>
          <w:lang w:val="en-US" w:eastAsia="zh-CN"/>
        </w:rPr>
        <w:t xml:space="preserve"> </w:t>
      </w:r>
      <w:r w:rsidR="0097620D">
        <w:rPr>
          <w:lang w:val="en-US" w:eastAsia="zh-CN"/>
        </w:rPr>
        <w:t xml:space="preserve">investigated the </w:t>
      </w:r>
      <w:r w:rsidR="00B24176">
        <w:rPr>
          <w:lang w:val="en-US" w:eastAsia="zh-CN"/>
        </w:rPr>
        <w:t xml:space="preserve">training efficiency between </w:t>
      </w:r>
      <w:r w:rsidR="00DB59AB">
        <w:rPr>
          <w:lang w:val="en-US" w:eastAsia="zh-CN"/>
        </w:rPr>
        <w:t>two</w:t>
      </w:r>
      <w:r w:rsidR="00B24176">
        <w:rPr>
          <w:lang w:val="en-US" w:eastAsia="zh-CN"/>
        </w:rPr>
        <w:t xml:space="preserve"> approach</w:t>
      </w:r>
      <w:r w:rsidR="004F7FC1">
        <w:rPr>
          <w:lang w:val="en-US" w:eastAsia="zh-CN"/>
        </w:rPr>
        <w:t>es</w:t>
      </w:r>
      <w:r w:rsidR="00522A68">
        <w:rPr>
          <w:lang w:val="en-US" w:eastAsia="zh-CN"/>
        </w:rPr>
        <w:t xml:space="preserve">, i.e., </w:t>
      </w:r>
      <w:r w:rsidR="006E0AE3">
        <w:rPr>
          <w:lang w:val="en-US" w:eastAsia="zh-CN"/>
        </w:rPr>
        <w:t xml:space="preserve">traditional </w:t>
      </w:r>
      <w:r w:rsidR="006A4993">
        <w:rPr>
          <w:lang w:val="en-US" w:eastAsia="zh-CN"/>
        </w:rPr>
        <w:t xml:space="preserve">training </w:t>
      </w:r>
      <w:r w:rsidR="00724346">
        <w:rPr>
          <w:lang w:val="en-US" w:eastAsia="zh-CN"/>
        </w:rPr>
        <w:t xml:space="preserve">with random data selection </w:t>
      </w:r>
      <w:r w:rsidR="006E0AE3">
        <w:rPr>
          <w:lang w:val="en-US" w:eastAsia="zh-CN"/>
        </w:rPr>
        <w:t xml:space="preserve">and </w:t>
      </w:r>
      <w:r w:rsidR="00216134">
        <w:rPr>
          <w:lang w:val="en-US" w:eastAsia="zh-CN"/>
        </w:rPr>
        <w:t>training with deliberate selection</w:t>
      </w:r>
      <w:r w:rsidR="00B433BB">
        <w:rPr>
          <w:lang w:val="en-US" w:eastAsia="zh-CN"/>
        </w:rPr>
        <w:t xml:space="preserve"> on </w:t>
      </w:r>
      <w:r w:rsidR="00AE14DE">
        <w:rPr>
          <w:lang w:val="en-US" w:eastAsia="zh-CN"/>
        </w:rPr>
        <w:t>the data</w:t>
      </w:r>
      <w:r w:rsidR="00005910">
        <w:rPr>
          <w:lang w:val="en-US" w:eastAsia="zh-CN"/>
        </w:rPr>
        <w:t xml:space="preserve"> that</w:t>
      </w:r>
      <w:r w:rsidR="00AE14DE">
        <w:rPr>
          <w:lang w:val="en-US" w:eastAsia="zh-CN"/>
        </w:rPr>
        <w:t xml:space="preserve"> current model </w:t>
      </w:r>
      <w:r w:rsidR="00293BD7">
        <w:rPr>
          <w:lang w:val="en-US" w:eastAsia="zh-CN"/>
        </w:rPr>
        <w:t>cannot</w:t>
      </w:r>
      <w:r w:rsidR="00AE14DE">
        <w:rPr>
          <w:lang w:val="en-US" w:eastAsia="zh-CN"/>
        </w:rPr>
        <w:t xml:space="preserve"> infer with high confidence</w:t>
      </w:r>
      <w:r w:rsidR="00724346">
        <w:rPr>
          <w:lang w:val="en-US" w:eastAsia="zh-CN"/>
        </w:rPr>
        <w:t xml:space="preserve">. </w:t>
      </w:r>
      <w:r w:rsidR="00373583">
        <w:rPr>
          <w:lang w:val="en-US" w:eastAsia="zh-CN"/>
        </w:rPr>
        <w:t xml:space="preserve">The </w:t>
      </w:r>
      <w:r w:rsidR="004B78A2">
        <w:rPr>
          <w:lang w:val="en-US" w:eastAsia="zh-CN"/>
        </w:rPr>
        <w:t xml:space="preserve">data used for </w:t>
      </w:r>
      <w:r w:rsidR="00373583">
        <w:rPr>
          <w:lang w:val="en-US" w:eastAsia="zh-CN"/>
        </w:rPr>
        <w:t xml:space="preserve">training is collected from an </w:t>
      </w:r>
      <w:r w:rsidR="00053A4A">
        <w:rPr>
          <w:lang w:val="en-US" w:eastAsia="zh-CN"/>
        </w:rPr>
        <w:t xml:space="preserve">agreed </w:t>
      </w:r>
      <w:r w:rsidR="00E44C0C">
        <w:rPr>
          <w:lang w:val="en-US" w:eastAsia="zh-CN"/>
        </w:rPr>
        <w:t xml:space="preserve">simulation environment </w:t>
      </w:r>
      <w:r w:rsidR="00585824">
        <w:rPr>
          <w:lang w:val="en-US" w:eastAsia="zh-CN"/>
        </w:rPr>
        <w:t xml:space="preserve">of </w:t>
      </w:r>
      <w:proofErr w:type="spellStart"/>
      <w:r w:rsidR="00053A4A" w:rsidRPr="00307DCC">
        <w:rPr>
          <w:lang w:val="en-US" w:eastAsia="zh-CN"/>
        </w:rPr>
        <w:t>InF</w:t>
      </w:r>
      <w:proofErr w:type="spellEnd"/>
      <w:r w:rsidR="00053A4A" w:rsidRPr="00307DCC">
        <w:rPr>
          <w:lang w:val="en-US" w:eastAsia="zh-CN"/>
        </w:rPr>
        <w:t>-D</w:t>
      </w:r>
      <w:r w:rsidR="00053A4A">
        <w:rPr>
          <w:lang w:val="en-US" w:eastAsia="zh-CN"/>
        </w:rPr>
        <w:t xml:space="preserve">H scenario </w:t>
      </w:r>
      <w:r w:rsidR="00053A4A" w:rsidRPr="00307DCC">
        <w:rPr>
          <w:lang w:val="en-US" w:eastAsia="zh-CN"/>
        </w:rPr>
        <w:t>with clutter setting</w:t>
      </w:r>
      <w:r w:rsidR="00053A4A">
        <w:rPr>
          <w:lang w:val="en-US" w:eastAsia="zh-CN"/>
        </w:rPr>
        <w:t xml:space="preserve"> of</w:t>
      </w:r>
      <w:r w:rsidR="00053A4A" w:rsidRPr="00307DCC">
        <w:rPr>
          <w:lang w:val="en-US" w:eastAsia="zh-CN"/>
        </w:rPr>
        <w:t xml:space="preserve"> {40%,</w:t>
      </w:r>
      <w:r w:rsidR="00264177">
        <w:rPr>
          <w:lang w:val="en-US" w:eastAsia="zh-CN"/>
        </w:rPr>
        <w:t xml:space="preserve"> </w:t>
      </w:r>
      <w:r w:rsidR="00053A4A" w:rsidRPr="00307DCC">
        <w:rPr>
          <w:lang w:val="en-US" w:eastAsia="zh-CN"/>
        </w:rPr>
        <w:t>2m,</w:t>
      </w:r>
      <w:r w:rsidR="00264177">
        <w:rPr>
          <w:lang w:val="en-US" w:eastAsia="zh-CN"/>
        </w:rPr>
        <w:t xml:space="preserve"> </w:t>
      </w:r>
      <w:r w:rsidR="00053A4A" w:rsidRPr="00307DCC">
        <w:rPr>
          <w:lang w:val="en-US" w:eastAsia="zh-CN"/>
        </w:rPr>
        <w:t>2m}</w:t>
      </w:r>
      <w:r w:rsidR="004B78A2">
        <w:rPr>
          <w:lang w:val="en-US" w:eastAsia="zh-CN"/>
        </w:rPr>
        <w:t xml:space="preserve">, with details </w:t>
      </w:r>
      <w:r w:rsidR="006347D8">
        <w:rPr>
          <w:lang w:val="en-US" w:eastAsia="zh-CN"/>
        </w:rPr>
        <w:t>listed in Tab</w:t>
      </w:r>
      <w:r w:rsidR="005942F4">
        <w:rPr>
          <w:lang w:val="en-US" w:eastAsia="zh-CN"/>
        </w:rPr>
        <w:t xml:space="preserve">le </w:t>
      </w:r>
      <w:r w:rsidR="006347D8">
        <w:rPr>
          <w:lang w:val="en-US" w:eastAsia="zh-CN"/>
        </w:rPr>
        <w:t>1.</w:t>
      </w:r>
      <w:r w:rsidR="00696143" w:rsidRPr="00307DCC">
        <w:rPr>
          <w:lang w:val="en-US" w:eastAsia="zh-CN"/>
        </w:rPr>
        <w:t xml:space="preserve"> </w:t>
      </w:r>
    </w:p>
    <w:p w14:paraId="0495442B" w14:textId="66ED0EA3" w:rsidR="00586B5E" w:rsidRDefault="00132F3C" w:rsidP="00D3113B">
      <w:pPr>
        <w:spacing w:after="120"/>
        <w:jc w:val="center"/>
        <w:rPr>
          <w:lang w:val="en-US" w:eastAsia="zh-CN"/>
        </w:rPr>
      </w:pPr>
      <w:r>
        <w:rPr>
          <w:noProof/>
          <w:lang w:val="en-US" w:eastAsia="zh-CN"/>
        </w:rPr>
        <w:drawing>
          <wp:inline distT="0" distB="0" distL="0" distR="0" wp14:anchorId="62D4C0A8" wp14:editId="6C60959F">
            <wp:extent cx="3223846" cy="2416536"/>
            <wp:effectExtent l="0" t="0" r="0" b="3175"/>
            <wp:docPr id="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1256" cy="2422091"/>
                    </a:xfrm>
                    <a:prstGeom prst="rect">
                      <a:avLst/>
                    </a:prstGeom>
                    <a:noFill/>
                  </pic:spPr>
                </pic:pic>
              </a:graphicData>
            </a:graphic>
          </wp:inline>
        </w:drawing>
      </w:r>
    </w:p>
    <w:p w14:paraId="0131F2E5" w14:textId="3A56F530" w:rsidR="00FA2806" w:rsidRPr="00FA2806" w:rsidRDefault="00FA2806" w:rsidP="000B1223">
      <w:pPr>
        <w:spacing w:after="120"/>
        <w:jc w:val="both"/>
        <w:rPr>
          <w:lang w:val="en-US" w:eastAsia="zh-CN"/>
        </w:rPr>
      </w:pPr>
      <w:r w:rsidRPr="00386E2A">
        <w:rPr>
          <w:rFonts w:hint="eastAsia"/>
          <w:b/>
          <w:bCs/>
          <w:lang w:val="en-US" w:eastAsia="zh-CN"/>
        </w:rPr>
        <w:t>Fig</w:t>
      </w:r>
      <w:r w:rsidRPr="00386E2A">
        <w:rPr>
          <w:b/>
          <w:bCs/>
          <w:lang w:val="en-US" w:eastAsia="zh-CN"/>
        </w:rPr>
        <w:t xml:space="preserve">. </w:t>
      </w:r>
      <w:r w:rsidR="00E11589">
        <w:rPr>
          <w:b/>
          <w:bCs/>
          <w:lang w:val="en-US" w:eastAsia="zh-CN"/>
        </w:rPr>
        <w:t>1</w:t>
      </w:r>
      <w:r w:rsidR="00486FFD">
        <w:rPr>
          <w:lang w:val="en-US" w:eastAsia="zh-CN"/>
        </w:rPr>
        <w:t>:</w:t>
      </w:r>
      <w:r w:rsidR="001B00B3">
        <w:rPr>
          <w:lang w:val="en-US" w:eastAsia="zh-CN"/>
        </w:rPr>
        <w:t xml:space="preserve"> </w:t>
      </w:r>
      <w:r w:rsidR="00EE289A">
        <w:rPr>
          <w:lang w:val="en-US" w:eastAsia="zh-CN"/>
        </w:rPr>
        <w:t>W</w:t>
      </w:r>
      <w:r w:rsidR="00251911">
        <w:rPr>
          <w:lang w:val="en-US" w:eastAsia="zh-CN"/>
        </w:rPr>
        <w:t xml:space="preserve">orkflow of </w:t>
      </w:r>
      <w:r w:rsidR="00291028">
        <w:rPr>
          <w:lang w:val="en-US" w:eastAsia="zh-CN"/>
        </w:rPr>
        <w:t>LOS/NLOS detection with</w:t>
      </w:r>
      <w:r w:rsidR="00EE289A">
        <w:rPr>
          <w:lang w:val="en-US" w:eastAsia="zh-CN"/>
        </w:rPr>
        <w:t xml:space="preserve"> </w:t>
      </w:r>
      <w:r w:rsidR="00832C03">
        <w:rPr>
          <w:lang w:val="en-US" w:eastAsia="zh-CN"/>
        </w:rPr>
        <w:t>det</w:t>
      </w:r>
      <w:r w:rsidR="00D76074">
        <w:rPr>
          <w:lang w:val="en-US" w:eastAsia="zh-CN"/>
        </w:rPr>
        <w:t>ection uncertainty assessment and on-demand labelling</w:t>
      </w:r>
    </w:p>
    <w:p w14:paraId="4A219E14" w14:textId="77777777" w:rsidR="00745001" w:rsidRDefault="00745001" w:rsidP="00DA046E">
      <w:pPr>
        <w:spacing w:after="120"/>
        <w:jc w:val="both"/>
        <w:rPr>
          <w:lang w:val="en-US" w:eastAsia="zh-CN"/>
        </w:rPr>
      </w:pPr>
    </w:p>
    <w:p w14:paraId="2FAE544E" w14:textId="7BFD93F2" w:rsidR="00DA046E" w:rsidRDefault="00DA046E" w:rsidP="00DA046E">
      <w:pPr>
        <w:spacing w:after="120"/>
        <w:jc w:val="both"/>
        <w:rPr>
          <w:lang w:val="en-US" w:eastAsia="zh-CN"/>
        </w:rPr>
      </w:pPr>
      <w:r>
        <w:rPr>
          <w:lang w:val="en-US" w:eastAsia="zh-CN"/>
        </w:rPr>
        <w:t>Channel observation data (for e.g., CIR) from 18 TRPs are combined for a generic model training using supervised learning. The two of the above-mentioned training approaches are conducted in parallel with their estimation accuracy monitored with the increase of training data. In traditional training approach, the data is randomly selected from the data pool to train the AI/ML model, so with the increase of training data, LOS/NLOS detection accuracy increase gradually. On the contrary, with on-demand training, channel observation is initially evaluated by the AI/ML model, if and only if the model is uncertain with its LOS/NLOS estimation, the data with their corresponding labels are then selected for model training, in contrary, data that current model can estimate with high confidence are not used for training the classifier model.</w:t>
      </w:r>
    </w:p>
    <w:p w14:paraId="4DE4F599" w14:textId="77777777" w:rsidR="00DA046E" w:rsidRDefault="00DA046E" w:rsidP="00DA046E">
      <w:pPr>
        <w:spacing w:after="120"/>
        <w:jc w:val="both"/>
        <w:rPr>
          <w:lang w:val="en-US" w:eastAsia="zh-CN"/>
        </w:rPr>
      </w:pPr>
    </w:p>
    <w:p w14:paraId="63AED070" w14:textId="77777777" w:rsidR="00DA046E" w:rsidRPr="009C226D" w:rsidRDefault="00DA046E" w:rsidP="00DA046E">
      <w:pPr>
        <w:jc w:val="both"/>
        <w:rPr>
          <w:lang w:val="en-US" w:eastAsia="zh-CN"/>
        </w:rPr>
      </w:pPr>
      <w:r>
        <w:t>The two</w:t>
      </w:r>
      <w:r w:rsidDel="00EB6A9A">
        <w:t xml:space="preserve"> </w:t>
      </w:r>
      <w:r>
        <w:t>AI/ML models are considered herein for evaluation</w:t>
      </w:r>
      <w:r>
        <w:rPr>
          <w:lang w:val="en-US" w:eastAsia="zh-CN"/>
        </w:rPr>
        <w:t xml:space="preserve"> include the first model that is based on k-nearest neighbors (KNN) and the other model is fully connected neural network (FCNN).</w:t>
      </w:r>
    </w:p>
    <w:p w14:paraId="447F3B12" w14:textId="77777777" w:rsidR="00DA046E" w:rsidRDefault="00DA046E" w:rsidP="00DA046E">
      <w:pPr>
        <w:jc w:val="both"/>
      </w:pPr>
      <w:r>
        <w:t>Option-1: LOS/NLOS detection model is KNN typed:</w:t>
      </w:r>
    </w:p>
    <w:p w14:paraId="6009E7F8" w14:textId="77777777" w:rsidR="00DA046E" w:rsidRPr="002A22C8" w:rsidRDefault="00DA046E" w:rsidP="00DA046E">
      <w:pPr>
        <w:pStyle w:val="ListParagraph"/>
        <w:numPr>
          <w:ilvl w:val="3"/>
          <w:numId w:val="17"/>
        </w:numPr>
        <w:ind w:left="720"/>
        <w:jc w:val="both"/>
        <w:rPr>
          <w:sz w:val="20"/>
          <w:szCs w:val="20"/>
          <w:lang w:val="en-US"/>
        </w:rPr>
      </w:pPr>
      <w:r w:rsidRPr="00386E2A">
        <w:rPr>
          <w:sz w:val="20"/>
          <w:szCs w:val="20"/>
          <w:lang w:val="en-US"/>
        </w:rPr>
        <w:t xml:space="preserve">Input of KNN: CIR </w:t>
      </w:r>
      <w:r w:rsidRPr="002A22C8">
        <w:rPr>
          <w:sz w:val="20"/>
          <w:szCs w:val="20"/>
          <w:lang w:val="en-US"/>
        </w:rPr>
        <w:t xml:space="preserve">of [100,1] </w:t>
      </w:r>
      <w:proofErr w:type="gramStart"/>
      <w:r w:rsidRPr="002A22C8">
        <w:rPr>
          <w:sz w:val="20"/>
          <w:szCs w:val="20"/>
          <w:lang w:val="en-US"/>
        </w:rPr>
        <w:t>vector;</w:t>
      </w:r>
      <w:proofErr w:type="gramEnd"/>
    </w:p>
    <w:p w14:paraId="77150B67" w14:textId="77777777" w:rsidR="00DA046E" w:rsidRPr="002A22C8" w:rsidRDefault="00DA046E" w:rsidP="00DA046E">
      <w:pPr>
        <w:pStyle w:val="ListParagraph"/>
        <w:numPr>
          <w:ilvl w:val="0"/>
          <w:numId w:val="17"/>
        </w:numPr>
        <w:jc w:val="both"/>
        <w:rPr>
          <w:lang w:val="en-US"/>
        </w:rPr>
      </w:pPr>
      <w:r>
        <w:rPr>
          <w:sz w:val="20"/>
          <w:szCs w:val="20"/>
          <w:lang w:val="en-US"/>
        </w:rPr>
        <w:t xml:space="preserve">In </w:t>
      </w:r>
      <w:r w:rsidRPr="00EB4818">
        <w:rPr>
          <w:sz w:val="20"/>
          <w:szCs w:val="20"/>
          <w:lang w:val="en-US"/>
        </w:rPr>
        <w:t xml:space="preserve">KNN, Euclidian distance </w:t>
      </w:r>
      <w:r>
        <w:rPr>
          <w:sz w:val="20"/>
          <w:szCs w:val="20"/>
          <w:lang w:val="en-US"/>
        </w:rPr>
        <w:t xml:space="preserve">is </w:t>
      </w:r>
      <w:r w:rsidRPr="00EB4818">
        <w:rPr>
          <w:sz w:val="20"/>
          <w:szCs w:val="20"/>
          <w:lang w:val="en-US"/>
        </w:rPr>
        <w:t>used as the metric to measure the distance of x to its k nearest neighbors that falls respectively to LOS (as class-</w:t>
      </w:r>
      <w:r>
        <w:rPr>
          <w:sz w:val="20"/>
          <w:szCs w:val="20"/>
          <w:lang w:val="en-US"/>
        </w:rPr>
        <w:t>0</w:t>
      </w:r>
      <w:r w:rsidRPr="00EB4818">
        <w:rPr>
          <w:sz w:val="20"/>
          <w:szCs w:val="20"/>
          <w:lang w:val="en-US"/>
        </w:rPr>
        <w:t>) and NLOS (as class-</w:t>
      </w:r>
      <w:r>
        <w:rPr>
          <w:sz w:val="20"/>
          <w:szCs w:val="20"/>
          <w:lang w:val="en-US"/>
        </w:rPr>
        <w:t>1</w:t>
      </w:r>
      <w:r w:rsidRPr="00EB4818">
        <w:rPr>
          <w:sz w:val="20"/>
          <w:szCs w:val="20"/>
          <w:lang w:val="en-US"/>
        </w:rPr>
        <w:t xml:space="preserve">). </w:t>
      </w:r>
      <w:r>
        <w:rPr>
          <w:sz w:val="20"/>
          <w:szCs w:val="20"/>
          <w:lang w:val="en-US"/>
        </w:rPr>
        <w:t>The h</w:t>
      </w:r>
      <w:r w:rsidRPr="00EB4818">
        <w:rPr>
          <w:sz w:val="20"/>
          <w:szCs w:val="20"/>
          <w:lang w:val="en-US"/>
        </w:rPr>
        <w:t>yperparameter k in KNN is set as 32</w:t>
      </w:r>
      <w:r>
        <w:rPr>
          <w:sz w:val="20"/>
          <w:szCs w:val="20"/>
          <w:lang w:val="en-US"/>
        </w:rPr>
        <w:t>.</w:t>
      </w:r>
    </w:p>
    <w:p w14:paraId="7D636759" w14:textId="77777777" w:rsidR="00DA046E" w:rsidRPr="002A22C8" w:rsidRDefault="00DA046E" w:rsidP="00DA046E">
      <w:pPr>
        <w:pStyle w:val="ListParagraph"/>
        <w:numPr>
          <w:ilvl w:val="0"/>
          <w:numId w:val="17"/>
        </w:numPr>
        <w:jc w:val="both"/>
        <w:rPr>
          <w:sz w:val="20"/>
          <w:szCs w:val="20"/>
          <w:lang w:val="en-US"/>
        </w:rPr>
      </w:pPr>
      <w:r w:rsidRPr="002A22C8">
        <w:rPr>
          <w:sz w:val="20"/>
          <w:szCs w:val="20"/>
          <w:lang w:val="en-US"/>
        </w:rPr>
        <w:t>Output of KNN is the LOS/NLOS detection results.</w:t>
      </w:r>
    </w:p>
    <w:p w14:paraId="6980C820" w14:textId="77777777" w:rsidR="00DA046E" w:rsidRPr="00E461ED" w:rsidRDefault="00DA046E" w:rsidP="00DA046E">
      <w:pPr>
        <w:pStyle w:val="ListParagraph"/>
        <w:jc w:val="both"/>
        <w:rPr>
          <w:sz w:val="20"/>
          <w:szCs w:val="20"/>
          <w:lang w:val="en-US"/>
        </w:rPr>
      </w:pPr>
    </w:p>
    <w:p w14:paraId="0C8A6B24" w14:textId="77777777" w:rsidR="00DA046E" w:rsidRPr="002A22C8" w:rsidRDefault="00DA046E" w:rsidP="00DA046E">
      <w:pPr>
        <w:jc w:val="both"/>
        <w:rPr>
          <w:lang w:val="en-US"/>
        </w:rPr>
      </w:pPr>
      <w:r w:rsidRPr="002A22C8">
        <w:rPr>
          <w:lang w:val="en-US"/>
        </w:rPr>
        <w:t xml:space="preserve">Option-2: LOS/NLOS detection model is </w:t>
      </w:r>
      <w:r>
        <w:rPr>
          <w:lang w:val="en-US"/>
        </w:rPr>
        <w:t>FC</w:t>
      </w:r>
      <w:r w:rsidRPr="002A22C8">
        <w:rPr>
          <w:lang w:val="en-US"/>
        </w:rPr>
        <w:t>NN typed:</w:t>
      </w:r>
    </w:p>
    <w:p w14:paraId="353CECB1" w14:textId="77777777" w:rsidR="00DA046E" w:rsidRPr="002A22C8" w:rsidRDefault="00DA046E" w:rsidP="00DA046E">
      <w:pPr>
        <w:pStyle w:val="ListParagraph"/>
        <w:numPr>
          <w:ilvl w:val="0"/>
          <w:numId w:val="16"/>
        </w:numPr>
        <w:jc w:val="both"/>
        <w:rPr>
          <w:sz w:val="20"/>
          <w:szCs w:val="20"/>
          <w:lang w:val="en-US"/>
        </w:rPr>
      </w:pPr>
      <w:r w:rsidRPr="002A22C8">
        <w:rPr>
          <w:sz w:val="20"/>
          <w:szCs w:val="20"/>
          <w:lang w:val="en-US"/>
        </w:rPr>
        <w:t xml:space="preserve">Input of DNN: </w:t>
      </w:r>
      <w:r w:rsidRPr="00386E2A">
        <w:rPr>
          <w:sz w:val="20"/>
          <w:szCs w:val="20"/>
          <w:lang w:val="en-US"/>
        </w:rPr>
        <w:t xml:space="preserve">CIR </w:t>
      </w:r>
      <w:r w:rsidRPr="002A22C8">
        <w:rPr>
          <w:sz w:val="20"/>
          <w:szCs w:val="20"/>
          <w:lang w:val="en-US"/>
        </w:rPr>
        <w:t xml:space="preserve">of [100,1] </w:t>
      </w:r>
      <w:proofErr w:type="gramStart"/>
      <w:r w:rsidRPr="002A22C8">
        <w:rPr>
          <w:sz w:val="20"/>
          <w:szCs w:val="20"/>
          <w:lang w:val="en-US"/>
        </w:rPr>
        <w:t>vector;</w:t>
      </w:r>
      <w:proofErr w:type="gramEnd"/>
    </w:p>
    <w:p w14:paraId="7D510702" w14:textId="77777777" w:rsidR="00DA046E" w:rsidRPr="002A22C8" w:rsidRDefault="00DA046E" w:rsidP="00DA046E">
      <w:pPr>
        <w:pStyle w:val="ListParagraph"/>
        <w:numPr>
          <w:ilvl w:val="0"/>
          <w:numId w:val="16"/>
        </w:numPr>
        <w:jc w:val="both"/>
        <w:rPr>
          <w:sz w:val="20"/>
          <w:szCs w:val="20"/>
          <w:lang w:val="en-US"/>
        </w:rPr>
      </w:pPr>
      <w:r>
        <w:rPr>
          <w:sz w:val="20"/>
          <w:szCs w:val="20"/>
          <w:lang w:val="en-US"/>
        </w:rPr>
        <w:t>FC</w:t>
      </w:r>
      <w:r w:rsidRPr="002A22C8">
        <w:rPr>
          <w:sz w:val="20"/>
          <w:szCs w:val="20"/>
          <w:lang w:val="en-US"/>
        </w:rPr>
        <w:t xml:space="preserve">NN model consists of 4 hidden </w:t>
      </w:r>
      <w:r>
        <w:rPr>
          <w:sz w:val="20"/>
          <w:szCs w:val="20"/>
          <w:lang w:val="en-US"/>
        </w:rPr>
        <w:t>f</w:t>
      </w:r>
      <w:r w:rsidRPr="002A22C8">
        <w:rPr>
          <w:sz w:val="20"/>
          <w:szCs w:val="20"/>
          <w:lang w:val="en-US"/>
        </w:rPr>
        <w:t xml:space="preserve">ully connected layers each with 100, 70, 70 and 70 neurons, respectively, </w:t>
      </w:r>
      <w:proofErr w:type="spellStart"/>
      <w:r w:rsidRPr="002A22C8">
        <w:rPr>
          <w:sz w:val="20"/>
          <w:szCs w:val="20"/>
          <w:lang w:val="en-US"/>
        </w:rPr>
        <w:t>ReLU</w:t>
      </w:r>
      <w:proofErr w:type="spellEnd"/>
      <w:r w:rsidRPr="002A22C8">
        <w:rPr>
          <w:sz w:val="20"/>
          <w:szCs w:val="20"/>
          <w:lang w:val="en-US"/>
        </w:rPr>
        <w:t xml:space="preserve"> is used as the activation function, Adam as the optimizer, neural connection dropout rate is 0.2 </w:t>
      </w:r>
      <w:r>
        <w:rPr>
          <w:sz w:val="20"/>
          <w:szCs w:val="20"/>
          <w:lang w:val="en-US"/>
        </w:rPr>
        <w:t>in</w:t>
      </w:r>
      <w:r w:rsidRPr="002A22C8">
        <w:rPr>
          <w:sz w:val="20"/>
          <w:szCs w:val="20"/>
          <w:lang w:val="en-US"/>
        </w:rPr>
        <w:t xml:space="preserve"> the last hidden layers.</w:t>
      </w:r>
    </w:p>
    <w:p w14:paraId="2886C739" w14:textId="77777777" w:rsidR="00DA046E" w:rsidRDefault="00DA046E" w:rsidP="00DA046E">
      <w:pPr>
        <w:pStyle w:val="ListParagraph"/>
        <w:numPr>
          <w:ilvl w:val="0"/>
          <w:numId w:val="16"/>
        </w:numPr>
        <w:rPr>
          <w:sz w:val="20"/>
          <w:szCs w:val="20"/>
          <w:lang w:val="en-US"/>
        </w:rPr>
      </w:pPr>
      <w:r w:rsidRPr="002A22C8">
        <w:rPr>
          <w:sz w:val="20"/>
          <w:szCs w:val="20"/>
          <w:lang w:val="en-US"/>
        </w:rPr>
        <w:t xml:space="preserve">Output of </w:t>
      </w:r>
      <w:r>
        <w:rPr>
          <w:sz w:val="20"/>
          <w:szCs w:val="20"/>
          <w:lang w:val="en-US"/>
        </w:rPr>
        <w:t>FC</w:t>
      </w:r>
      <w:r w:rsidRPr="002A22C8">
        <w:rPr>
          <w:sz w:val="20"/>
          <w:szCs w:val="20"/>
          <w:lang w:val="en-US"/>
        </w:rPr>
        <w:t xml:space="preserve">NN is a Boolean number indicating </w:t>
      </w:r>
      <w:r w:rsidRPr="002A22C8" w:rsidDel="00581938">
        <w:rPr>
          <w:sz w:val="20"/>
          <w:szCs w:val="20"/>
          <w:lang w:val="en-US"/>
        </w:rPr>
        <w:t xml:space="preserve">LOS and </w:t>
      </w:r>
      <w:r>
        <w:rPr>
          <w:sz w:val="20"/>
          <w:szCs w:val="20"/>
          <w:lang w:val="en-US"/>
        </w:rPr>
        <w:t>NLOS</w:t>
      </w:r>
      <w:r w:rsidRPr="002A22C8">
        <w:rPr>
          <w:sz w:val="20"/>
          <w:szCs w:val="20"/>
          <w:lang w:val="en-US"/>
        </w:rPr>
        <w:t>.</w:t>
      </w:r>
    </w:p>
    <w:p w14:paraId="508198C0" w14:textId="77777777" w:rsidR="006A7691" w:rsidRDefault="006A7691" w:rsidP="000B1223">
      <w:pPr>
        <w:spacing w:after="120"/>
        <w:jc w:val="both"/>
        <w:rPr>
          <w:b/>
          <w:bCs/>
          <w:lang w:eastAsia="zh-CN"/>
        </w:rPr>
      </w:pPr>
    </w:p>
    <w:p w14:paraId="4F5417FD" w14:textId="04C9E5CD" w:rsidR="00586B5E" w:rsidRDefault="006A7691" w:rsidP="000B1223">
      <w:pPr>
        <w:spacing w:after="120"/>
        <w:jc w:val="both"/>
        <w:rPr>
          <w:lang w:val="en-US" w:eastAsia="zh-CN"/>
        </w:rPr>
      </w:pPr>
      <w:r w:rsidRPr="00502BE3">
        <w:rPr>
          <w:b/>
          <w:bCs/>
          <w:lang w:eastAsia="zh-CN"/>
        </w:rPr>
        <w:t>Table 1</w:t>
      </w:r>
      <w:r w:rsidRPr="767ACA3E">
        <w:rPr>
          <w:lang w:eastAsia="zh-CN"/>
        </w:rPr>
        <w:t>: Parameters used in the simulation setup.</w:t>
      </w:r>
    </w:p>
    <w:tbl>
      <w:tblPr>
        <w:tblStyle w:val="TableGridLight"/>
        <w:tblW w:w="0" w:type="auto"/>
        <w:jc w:val="center"/>
        <w:tblLayout w:type="fixed"/>
        <w:tblLook w:val="04A0" w:firstRow="1" w:lastRow="0" w:firstColumn="1" w:lastColumn="0" w:noHBand="0" w:noVBand="1"/>
      </w:tblPr>
      <w:tblGrid>
        <w:gridCol w:w="885"/>
        <w:gridCol w:w="2345"/>
        <w:gridCol w:w="3580"/>
      </w:tblGrid>
      <w:tr w:rsidR="002E7B8F" w14:paraId="17DCD21B" w14:textId="77777777" w:rsidTr="009B0670">
        <w:trPr>
          <w:trHeight w:val="285"/>
          <w:jc w:val="center"/>
        </w:trPr>
        <w:tc>
          <w:tcPr>
            <w:tcW w:w="3230" w:type="dxa"/>
            <w:gridSpan w:val="2"/>
          </w:tcPr>
          <w:p w14:paraId="1759E2F8" w14:textId="77777777" w:rsidR="002E7B8F" w:rsidRDefault="002E7B8F" w:rsidP="0084769F">
            <w:pPr>
              <w:rPr>
                <w:rFonts w:eastAsia="Times New Roman"/>
                <w:b/>
                <w:bCs/>
                <w:lang w:val="en-US"/>
              </w:rPr>
            </w:pPr>
          </w:p>
        </w:tc>
        <w:tc>
          <w:tcPr>
            <w:tcW w:w="3580" w:type="dxa"/>
          </w:tcPr>
          <w:p w14:paraId="32B9AADE" w14:textId="0DC544FF" w:rsidR="002E7B8F" w:rsidRDefault="002E7B8F" w:rsidP="0084769F">
            <w:r w:rsidRPr="0EE15724">
              <w:rPr>
                <w:rFonts w:eastAsia="Times New Roman"/>
                <w:b/>
                <w:bCs/>
                <w:color w:val="000000" w:themeColor="text1"/>
                <w:lang w:val="en-US"/>
              </w:rPr>
              <w:t xml:space="preserve">FR1 Specific Values </w:t>
            </w:r>
          </w:p>
        </w:tc>
      </w:tr>
      <w:tr w:rsidR="002E7B8F" w14:paraId="077858E8" w14:textId="77777777" w:rsidTr="009B0670">
        <w:trPr>
          <w:trHeight w:val="435"/>
          <w:jc w:val="center"/>
        </w:trPr>
        <w:tc>
          <w:tcPr>
            <w:tcW w:w="3230" w:type="dxa"/>
            <w:gridSpan w:val="2"/>
          </w:tcPr>
          <w:p w14:paraId="0D7505EA" w14:textId="77777777" w:rsidR="002E7B8F" w:rsidRDefault="002E7B8F" w:rsidP="0084769F">
            <w:r w:rsidRPr="0EE15724">
              <w:rPr>
                <w:rFonts w:eastAsia="Times New Roman"/>
                <w:b/>
                <w:bCs/>
                <w:color w:val="000000" w:themeColor="text1"/>
                <w:lang w:val="en-US"/>
              </w:rPr>
              <w:t>Channel model</w:t>
            </w:r>
          </w:p>
        </w:tc>
        <w:tc>
          <w:tcPr>
            <w:tcW w:w="3580" w:type="dxa"/>
          </w:tcPr>
          <w:p w14:paraId="46AA1F1C" w14:textId="24B5EE1C" w:rsidR="002E7B8F" w:rsidRDefault="002E7B8F" w:rsidP="0084769F">
            <w:proofErr w:type="spellStart"/>
            <w:r w:rsidRPr="0EE15724">
              <w:rPr>
                <w:rFonts w:eastAsia="Times New Roman"/>
                <w:color w:val="000000" w:themeColor="text1"/>
                <w:lang w:val="de"/>
              </w:rPr>
              <w:t>InF</w:t>
            </w:r>
            <w:proofErr w:type="spellEnd"/>
            <w:r w:rsidRPr="0EE15724">
              <w:rPr>
                <w:rFonts w:eastAsia="Times New Roman"/>
                <w:color w:val="000000" w:themeColor="text1"/>
                <w:lang w:val="de"/>
              </w:rPr>
              <w:t>-DH</w:t>
            </w:r>
          </w:p>
        </w:tc>
      </w:tr>
      <w:tr w:rsidR="000D7F46" w14:paraId="362611DB" w14:textId="77777777" w:rsidTr="00386E2A">
        <w:trPr>
          <w:trHeight w:val="481"/>
          <w:jc w:val="center"/>
        </w:trPr>
        <w:tc>
          <w:tcPr>
            <w:tcW w:w="885" w:type="dxa"/>
            <w:vMerge w:val="restart"/>
          </w:tcPr>
          <w:p w14:paraId="2EF766B1" w14:textId="77777777" w:rsidR="000D7F46" w:rsidRDefault="000D7F46" w:rsidP="0084769F">
            <w:r w:rsidRPr="0EE15724">
              <w:rPr>
                <w:rFonts w:eastAsia="Times New Roman"/>
                <w:b/>
                <w:bCs/>
                <w:color w:val="000000" w:themeColor="text1"/>
                <w:lang w:val="en-US"/>
              </w:rPr>
              <w:t xml:space="preserve">Layout </w:t>
            </w:r>
          </w:p>
        </w:tc>
        <w:tc>
          <w:tcPr>
            <w:tcW w:w="2345" w:type="dxa"/>
          </w:tcPr>
          <w:p w14:paraId="642B66CC" w14:textId="77777777" w:rsidR="000D7F46" w:rsidRDefault="000D7F46" w:rsidP="0084769F">
            <w:r w:rsidRPr="0EE15724">
              <w:rPr>
                <w:rFonts w:eastAsia="Times New Roman"/>
                <w:color w:val="000000" w:themeColor="text1"/>
              </w:rPr>
              <w:t>Hall size</w:t>
            </w:r>
          </w:p>
        </w:tc>
        <w:tc>
          <w:tcPr>
            <w:tcW w:w="3580" w:type="dxa"/>
          </w:tcPr>
          <w:p w14:paraId="7013796C" w14:textId="77777777" w:rsidR="000D7F46" w:rsidRDefault="000D7F46" w:rsidP="0084769F">
            <w:proofErr w:type="spellStart"/>
            <w:r w:rsidRPr="0EE15724">
              <w:rPr>
                <w:rFonts w:eastAsia="Times New Roman"/>
                <w:color w:val="000000" w:themeColor="text1"/>
                <w:lang w:val="de"/>
              </w:rPr>
              <w:t>InF</w:t>
            </w:r>
            <w:proofErr w:type="spellEnd"/>
            <w:r w:rsidRPr="0EE15724">
              <w:rPr>
                <w:rFonts w:eastAsia="Times New Roman"/>
                <w:color w:val="000000" w:themeColor="text1"/>
                <w:lang w:val="de"/>
              </w:rPr>
              <w:t>-DH: 120x60 m</w:t>
            </w:r>
          </w:p>
        </w:tc>
      </w:tr>
      <w:tr w:rsidR="000D7F46" w14:paraId="0BA28A92" w14:textId="77777777" w:rsidTr="009B0670">
        <w:trPr>
          <w:jc w:val="center"/>
        </w:trPr>
        <w:tc>
          <w:tcPr>
            <w:tcW w:w="885" w:type="dxa"/>
            <w:vMerge/>
          </w:tcPr>
          <w:p w14:paraId="6D87CE81" w14:textId="77777777" w:rsidR="000D7F46" w:rsidRDefault="000D7F46" w:rsidP="0084769F"/>
        </w:tc>
        <w:tc>
          <w:tcPr>
            <w:tcW w:w="2345" w:type="dxa"/>
          </w:tcPr>
          <w:p w14:paraId="0E0A23CD" w14:textId="77777777" w:rsidR="000D7F46" w:rsidRDefault="000D7F46" w:rsidP="0084769F">
            <w:r w:rsidRPr="0EE15724">
              <w:rPr>
                <w:rFonts w:eastAsia="Times New Roman"/>
                <w:color w:val="000000" w:themeColor="text1"/>
              </w:rPr>
              <w:t>BS locations</w:t>
            </w:r>
          </w:p>
        </w:tc>
        <w:tc>
          <w:tcPr>
            <w:tcW w:w="3580" w:type="dxa"/>
          </w:tcPr>
          <w:p w14:paraId="360C298B" w14:textId="77777777" w:rsidR="000D7F46" w:rsidRDefault="000D7F46" w:rsidP="0084769F">
            <w:r w:rsidRPr="0EE15724">
              <w:rPr>
                <w:rFonts w:eastAsia="Times New Roman"/>
                <w:color w:val="000000" w:themeColor="text1"/>
                <w:lang w:val="en-US"/>
              </w:rPr>
              <w:t>18 BSs on a square lattice with spacing 20m, located 10m from the walls.</w:t>
            </w:r>
          </w:p>
        </w:tc>
      </w:tr>
      <w:tr w:rsidR="000D7F46" w14:paraId="2793C3BD" w14:textId="77777777" w:rsidTr="009B0670">
        <w:trPr>
          <w:jc w:val="center"/>
        </w:trPr>
        <w:tc>
          <w:tcPr>
            <w:tcW w:w="885" w:type="dxa"/>
            <w:vMerge/>
          </w:tcPr>
          <w:p w14:paraId="75AACB0B" w14:textId="77777777" w:rsidR="000D7F46" w:rsidRDefault="000D7F46" w:rsidP="0084769F"/>
        </w:tc>
        <w:tc>
          <w:tcPr>
            <w:tcW w:w="2345" w:type="dxa"/>
          </w:tcPr>
          <w:p w14:paraId="343C5431" w14:textId="77777777" w:rsidR="000D7F46" w:rsidRDefault="000D7F46" w:rsidP="0084769F">
            <w:r w:rsidRPr="0EE15724">
              <w:rPr>
                <w:rFonts w:eastAsia="Times New Roman"/>
                <w:color w:val="000000" w:themeColor="text1"/>
                <w:lang w:val="en-US"/>
              </w:rPr>
              <w:t>Room height</w:t>
            </w:r>
          </w:p>
        </w:tc>
        <w:tc>
          <w:tcPr>
            <w:tcW w:w="3580" w:type="dxa"/>
          </w:tcPr>
          <w:p w14:paraId="0976A48F" w14:textId="77777777" w:rsidR="000D7F46" w:rsidRDefault="000D7F46" w:rsidP="0084769F">
            <w:r w:rsidRPr="0EE15724">
              <w:rPr>
                <w:rFonts w:eastAsia="Times New Roman"/>
                <w:color w:val="000000" w:themeColor="text1"/>
                <w:lang w:val="en-US"/>
              </w:rPr>
              <w:t>10m</w:t>
            </w:r>
          </w:p>
        </w:tc>
      </w:tr>
      <w:tr w:rsidR="000D7F46" w14:paraId="1C93C576" w14:textId="77777777" w:rsidTr="009B0670">
        <w:trPr>
          <w:trHeight w:val="375"/>
          <w:jc w:val="center"/>
        </w:trPr>
        <w:tc>
          <w:tcPr>
            <w:tcW w:w="3230" w:type="dxa"/>
            <w:gridSpan w:val="2"/>
          </w:tcPr>
          <w:p w14:paraId="6AC8EF91" w14:textId="77777777" w:rsidR="000D7F46" w:rsidRDefault="000D7F46" w:rsidP="0084769F">
            <w:r w:rsidRPr="0EE15724">
              <w:rPr>
                <w:rFonts w:eastAsia="Times New Roman"/>
                <w:b/>
                <w:bCs/>
                <w:color w:val="000000" w:themeColor="text1"/>
                <w:lang w:val="en-US"/>
              </w:rPr>
              <w:t>Number of macro sectors per site</w:t>
            </w:r>
          </w:p>
        </w:tc>
        <w:tc>
          <w:tcPr>
            <w:tcW w:w="3580" w:type="dxa"/>
          </w:tcPr>
          <w:p w14:paraId="399B7993" w14:textId="77777777" w:rsidR="000D7F46" w:rsidRDefault="000D7F46" w:rsidP="0084769F">
            <w:r w:rsidRPr="0EE15724">
              <w:rPr>
                <w:rFonts w:eastAsia="Times New Roman"/>
                <w:color w:val="000000" w:themeColor="text1"/>
                <w:lang w:val="en-US"/>
              </w:rPr>
              <w:t>1</w:t>
            </w:r>
          </w:p>
        </w:tc>
      </w:tr>
      <w:tr w:rsidR="000D7F46" w14:paraId="7EC4AD76" w14:textId="77777777" w:rsidTr="009B0670">
        <w:trPr>
          <w:trHeight w:val="255"/>
          <w:jc w:val="center"/>
        </w:trPr>
        <w:tc>
          <w:tcPr>
            <w:tcW w:w="3230" w:type="dxa"/>
            <w:gridSpan w:val="2"/>
          </w:tcPr>
          <w:p w14:paraId="6C0AF729" w14:textId="2D7B8E6B" w:rsidR="000D7F46" w:rsidRDefault="00BB55AB" w:rsidP="0084769F">
            <w:r w:rsidRPr="0EE15724">
              <w:rPr>
                <w:rFonts w:eastAsia="Times New Roman"/>
                <w:b/>
                <w:bCs/>
                <w:color w:val="000000" w:themeColor="text1"/>
                <w:lang w:val="en-US"/>
              </w:rPr>
              <w:t>Penetration</w:t>
            </w:r>
            <w:r w:rsidR="000D7F46" w:rsidRPr="0EE15724">
              <w:rPr>
                <w:rFonts w:eastAsia="Times New Roman"/>
                <w:b/>
                <w:bCs/>
                <w:color w:val="000000" w:themeColor="text1"/>
                <w:lang w:val="en-US"/>
              </w:rPr>
              <w:t xml:space="preserve"> loss</w:t>
            </w:r>
          </w:p>
        </w:tc>
        <w:tc>
          <w:tcPr>
            <w:tcW w:w="3580" w:type="dxa"/>
          </w:tcPr>
          <w:p w14:paraId="7BB8E20B" w14:textId="77777777" w:rsidR="000D7F46" w:rsidRDefault="000D7F46" w:rsidP="0084769F">
            <w:r w:rsidRPr="0EE15724">
              <w:rPr>
                <w:rFonts w:eastAsia="Times New Roman"/>
                <w:color w:val="000000" w:themeColor="text1"/>
                <w:lang w:val="en-US"/>
              </w:rPr>
              <w:t>0dB</w:t>
            </w:r>
          </w:p>
        </w:tc>
      </w:tr>
      <w:tr w:rsidR="000D7F46" w14:paraId="09F8CBAB" w14:textId="77777777" w:rsidTr="009B0670">
        <w:trPr>
          <w:trHeight w:val="255"/>
          <w:jc w:val="center"/>
        </w:trPr>
        <w:tc>
          <w:tcPr>
            <w:tcW w:w="3230" w:type="dxa"/>
            <w:gridSpan w:val="2"/>
          </w:tcPr>
          <w:p w14:paraId="5A3F969B" w14:textId="77777777" w:rsidR="000D7F46" w:rsidRDefault="000D7F46" w:rsidP="0084769F">
            <w:r w:rsidRPr="0EE15724">
              <w:rPr>
                <w:rFonts w:eastAsia="Times New Roman"/>
                <w:b/>
                <w:bCs/>
                <w:color w:val="000000" w:themeColor="text1"/>
                <w:lang w:val="en-US"/>
              </w:rPr>
              <w:t>Path loss model</w:t>
            </w:r>
          </w:p>
        </w:tc>
        <w:tc>
          <w:tcPr>
            <w:tcW w:w="3580" w:type="dxa"/>
          </w:tcPr>
          <w:p w14:paraId="54819332" w14:textId="77777777" w:rsidR="000D7F46" w:rsidRDefault="000D7F46" w:rsidP="0084769F">
            <w:proofErr w:type="spellStart"/>
            <w:r w:rsidRPr="0EE15724">
              <w:rPr>
                <w:rFonts w:eastAsia="Times New Roman"/>
                <w:color w:val="000000" w:themeColor="text1"/>
                <w:lang w:val="en-US"/>
              </w:rPr>
              <w:t>NR_InF_DH</w:t>
            </w:r>
            <w:proofErr w:type="spellEnd"/>
          </w:p>
        </w:tc>
      </w:tr>
      <w:tr w:rsidR="000D7F46" w14:paraId="0475B0E4" w14:textId="77777777" w:rsidTr="009B0670">
        <w:trPr>
          <w:trHeight w:val="120"/>
          <w:jc w:val="center"/>
        </w:trPr>
        <w:tc>
          <w:tcPr>
            <w:tcW w:w="3230" w:type="dxa"/>
            <w:gridSpan w:val="2"/>
          </w:tcPr>
          <w:p w14:paraId="28AA252E" w14:textId="77777777" w:rsidR="000D7F46" w:rsidRDefault="000D7F46" w:rsidP="0084769F">
            <w:r w:rsidRPr="0EE15724">
              <w:rPr>
                <w:rFonts w:eastAsia="Times New Roman"/>
                <w:b/>
                <w:bCs/>
                <w:color w:val="000000" w:themeColor="text1"/>
                <w:lang w:val="en-US"/>
              </w:rPr>
              <w:t>UE horizontal drop procedure</w:t>
            </w:r>
          </w:p>
        </w:tc>
        <w:tc>
          <w:tcPr>
            <w:tcW w:w="3580" w:type="dxa"/>
          </w:tcPr>
          <w:p w14:paraId="2261292F" w14:textId="77777777" w:rsidR="000D7F46" w:rsidRDefault="000D7F46" w:rsidP="0084769F">
            <w:proofErr w:type="gramStart"/>
            <w:r w:rsidRPr="0EE15724">
              <w:rPr>
                <w:rFonts w:eastAsia="Times New Roman"/>
                <w:color w:val="000000" w:themeColor="text1"/>
                <w:lang w:val="en-US"/>
              </w:rPr>
              <w:t>UE's</w:t>
            </w:r>
            <w:proofErr w:type="gramEnd"/>
            <w:r w:rsidRPr="0EE15724">
              <w:rPr>
                <w:rFonts w:eastAsia="Times New Roman"/>
                <w:color w:val="000000" w:themeColor="text1"/>
                <w:lang w:val="en-US"/>
              </w:rPr>
              <w:t xml:space="preserve"> are dropped in a uniform random fashion across the entire layout while adhering to specified constraints on minimum distances.</w:t>
            </w:r>
          </w:p>
        </w:tc>
      </w:tr>
      <w:tr w:rsidR="000D7F46" w14:paraId="08865973" w14:textId="77777777" w:rsidTr="009B0670">
        <w:trPr>
          <w:trHeight w:val="506"/>
          <w:jc w:val="center"/>
        </w:trPr>
        <w:tc>
          <w:tcPr>
            <w:tcW w:w="3230" w:type="dxa"/>
            <w:gridSpan w:val="2"/>
          </w:tcPr>
          <w:p w14:paraId="320FD2E0" w14:textId="77777777" w:rsidR="000D7F46" w:rsidRDefault="000D7F46" w:rsidP="0084769F">
            <w:r w:rsidRPr="0EE15724">
              <w:rPr>
                <w:rFonts w:eastAsia="Times New Roman"/>
                <w:b/>
                <w:bCs/>
                <w:color w:val="000000" w:themeColor="text1"/>
                <w:lang w:val="en-US"/>
              </w:rPr>
              <w:t>UE antenna height</w:t>
            </w:r>
          </w:p>
        </w:tc>
        <w:tc>
          <w:tcPr>
            <w:tcW w:w="3580" w:type="dxa"/>
          </w:tcPr>
          <w:p w14:paraId="2419B01F" w14:textId="77777777" w:rsidR="000D7F46" w:rsidRDefault="000D7F46" w:rsidP="0084769F">
            <w:r w:rsidRPr="0EE15724">
              <w:rPr>
                <w:rFonts w:eastAsia="Times New Roman"/>
                <w:color w:val="000000" w:themeColor="text1"/>
                <w:lang w:val="en-US"/>
              </w:rPr>
              <w:t>Baseline: 1.5m</w:t>
            </w:r>
          </w:p>
        </w:tc>
      </w:tr>
      <w:tr w:rsidR="000D7F46" w14:paraId="18E12C83" w14:textId="77777777" w:rsidTr="009B0670">
        <w:trPr>
          <w:trHeight w:val="255"/>
          <w:jc w:val="center"/>
        </w:trPr>
        <w:tc>
          <w:tcPr>
            <w:tcW w:w="3230" w:type="dxa"/>
            <w:gridSpan w:val="2"/>
          </w:tcPr>
          <w:p w14:paraId="25224F7F" w14:textId="77777777" w:rsidR="000D7F46" w:rsidRDefault="000D7F46" w:rsidP="0084769F">
            <w:r w:rsidRPr="0EE15724">
              <w:rPr>
                <w:rFonts w:eastAsia="Times New Roman"/>
                <w:b/>
                <w:bCs/>
                <w:color w:val="000000" w:themeColor="text1"/>
                <w:lang w:val="en-US"/>
              </w:rPr>
              <w:t>UE mobility</w:t>
            </w:r>
          </w:p>
        </w:tc>
        <w:tc>
          <w:tcPr>
            <w:tcW w:w="3580" w:type="dxa"/>
          </w:tcPr>
          <w:p w14:paraId="30506FE3" w14:textId="77777777" w:rsidR="000D7F46" w:rsidRDefault="000D7F46" w:rsidP="0084769F">
            <w:r w:rsidRPr="0EE15724">
              <w:rPr>
                <w:rFonts w:eastAsia="Times New Roman"/>
                <w:color w:val="000000" w:themeColor="text1"/>
                <w:lang w:val="en-US"/>
              </w:rPr>
              <w:t>3km/h</w:t>
            </w:r>
          </w:p>
        </w:tc>
      </w:tr>
      <w:tr w:rsidR="000D7F46" w14:paraId="394E1526" w14:textId="77777777" w:rsidTr="009B0670">
        <w:trPr>
          <w:trHeight w:val="255"/>
          <w:jc w:val="center"/>
        </w:trPr>
        <w:tc>
          <w:tcPr>
            <w:tcW w:w="3230" w:type="dxa"/>
            <w:gridSpan w:val="2"/>
          </w:tcPr>
          <w:p w14:paraId="1175574A" w14:textId="77777777" w:rsidR="000D7F46" w:rsidRPr="00386E2A" w:rsidRDefault="000D7F46" w:rsidP="0084769F">
            <w:pPr>
              <w:rPr>
                <w:lang w:val="da-DK"/>
              </w:rPr>
            </w:pPr>
            <w:r w:rsidRPr="0EE15724">
              <w:rPr>
                <w:rFonts w:eastAsia="Times New Roman"/>
                <w:b/>
                <w:bCs/>
                <w:color w:val="000000" w:themeColor="text1"/>
                <w:lang w:val="fr"/>
              </w:rPr>
              <w:t xml:space="preserve">Min </w:t>
            </w:r>
            <w:proofErr w:type="spellStart"/>
            <w:r w:rsidRPr="0EE15724">
              <w:rPr>
                <w:rFonts w:eastAsia="Times New Roman"/>
                <w:b/>
                <w:bCs/>
                <w:color w:val="000000" w:themeColor="text1"/>
                <w:lang w:val="fr"/>
              </w:rPr>
              <w:t>gNB</w:t>
            </w:r>
            <w:proofErr w:type="spellEnd"/>
            <w:r w:rsidRPr="0EE15724">
              <w:rPr>
                <w:rFonts w:eastAsia="Times New Roman"/>
                <w:b/>
                <w:bCs/>
                <w:color w:val="000000" w:themeColor="text1"/>
                <w:lang w:val="fr"/>
              </w:rPr>
              <w:t>-UE distance (2D), m</w:t>
            </w:r>
          </w:p>
        </w:tc>
        <w:tc>
          <w:tcPr>
            <w:tcW w:w="3580" w:type="dxa"/>
          </w:tcPr>
          <w:p w14:paraId="5DA2601D" w14:textId="350910A0" w:rsidR="000D7F46" w:rsidRDefault="000D7F46" w:rsidP="0084769F">
            <w:proofErr w:type="spellStart"/>
            <w:r w:rsidRPr="0EE15724">
              <w:rPr>
                <w:rFonts w:eastAsia="Times New Roman"/>
                <w:color w:val="000000" w:themeColor="text1"/>
                <w:lang w:val="en-US"/>
              </w:rPr>
              <w:t>randomCircle</w:t>
            </w:r>
            <w:proofErr w:type="spellEnd"/>
            <w:r w:rsidRPr="0EE15724">
              <w:rPr>
                <w:rFonts w:eastAsia="Times New Roman"/>
                <w:color w:val="000000" w:themeColor="text1"/>
                <w:lang w:val="en-US"/>
              </w:rPr>
              <w:t xml:space="preserve"> (</w:t>
            </w:r>
            <w:proofErr w:type="spellStart"/>
            <w:r w:rsidR="00A408BE">
              <w:rPr>
                <w:rFonts w:eastAsia="Times New Roman"/>
                <w:color w:val="000000" w:themeColor="text1"/>
                <w:lang w:val="en-US"/>
              </w:rPr>
              <w:t>gNBs</w:t>
            </w:r>
            <w:proofErr w:type="spellEnd"/>
            <w:r w:rsidRPr="0EE15724">
              <w:rPr>
                <w:rFonts w:eastAsia="Times New Roman"/>
                <w:color w:val="000000" w:themeColor="text1"/>
                <w:lang w:val="en-US"/>
              </w:rPr>
              <w:t xml:space="preserve"> are placed in a random circle located a given distance from the site location with min distance 1m.)</w:t>
            </w:r>
          </w:p>
        </w:tc>
      </w:tr>
      <w:tr w:rsidR="000D7F46" w14:paraId="43B50FCD" w14:textId="77777777" w:rsidTr="009B0670">
        <w:trPr>
          <w:trHeight w:val="255"/>
          <w:jc w:val="center"/>
        </w:trPr>
        <w:tc>
          <w:tcPr>
            <w:tcW w:w="3230" w:type="dxa"/>
            <w:gridSpan w:val="2"/>
          </w:tcPr>
          <w:p w14:paraId="038E19C4" w14:textId="77777777" w:rsidR="000D7F46" w:rsidRDefault="000D7F46" w:rsidP="0084769F">
            <w:proofErr w:type="spellStart"/>
            <w:r w:rsidRPr="0EE15724">
              <w:rPr>
                <w:rFonts w:eastAsia="Times New Roman"/>
                <w:b/>
                <w:bCs/>
                <w:color w:val="000000" w:themeColor="text1"/>
                <w:lang w:val="en-US"/>
              </w:rPr>
              <w:t>gNB</w:t>
            </w:r>
            <w:proofErr w:type="spellEnd"/>
            <w:r w:rsidRPr="0EE15724">
              <w:rPr>
                <w:rFonts w:eastAsia="Times New Roman"/>
                <w:b/>
                <w:bCs/>
                <w:color w:val="000000" w:themeColor="text1"/>
                <w:lang w:val="en-US"/>
              </w:rPr>
              <w:t xml:space="preserve"> antenna height</w:t>
            </w:r>
          </w:p>
        </w:tc>
        <w:tc>
          <w:tcPr>
            <w:tcW w:w="3580" w:type="dxa"/>
          </w:tcPr>
          <w:p w14:paraId="7D7F2833" w14:textId="77777777" w:rsidR="000D7F46" w:rsidRDefault="000D7F46" w:rsidP="0084769F">
            <w:r w:rsidRPr="0EE15724">
              <w:rPr>
                <w:rFonts w:eastAsia="Times New Roman"/>
                <w:color w:val="000000" w:themeColor="text1"/>
                <w:lang w:val="en-US"/>
              </w:rPr>
              <w:t>Baseline: 8m</w:t>
            </w:r>
          </w:p>
          <w:p w14:paraId="12362EFB" w14:textId="77777777" w:rsidR="000D7F46" w:rsidRDefault="000D7F46" w:rsidP="0084769F">
            <w:r w:rsidRPr="0EE15724">
              <w:rPr>
                <w:rFonts w:eastAsia="Times New Roman"/>
                <w:color w:val="000000" w:themeColor="text1"/>
                <w:lang w:val="en-US"/>
              </w:rPr>
              <w:t>(Optional): FFS</w:t>
            </w:r>
          </w:p>
        </w:tc>
      </w:tr>
      <w:tr w:rsidR="002E7B8F" w14:paraId="671360D6" w14:textId="77777777" w:rsidTr="009B0670">
        <w:trPr>
          <w:trHeight w:val="255"/>
          <w:jc w:val="center"/>
        </w:trPr>
        <w:tc>
          <w:tcPr>
            <w:tcW w:w="3230" w:type="dxa"/>
            <w:gridSpan w:val="2"/>
          </w:tcPr>
          <w:p w14:paraId="142C034B" w14:textId="77777777" w:rsidR="002E7B8F" w:rsidRDefault="002E7B8F" w:rsidP="0084769F">
            <w:r w:rsidRPr="0EE15724">
              <w:rPr>
                <w:rFonts w:eastAsia="Times New Roman"/>
                <w:b/>
                <w:bCs/>
                <w:color w:val="000000" w:themeColor="text1"/>
              </w:rPr>
              <w:t xml:space="preserve">Clutter parameters: {density r, height </w:t>
            </w:r>
            <w:proofErr w:type="spellStart"/>
            <w:proofErr w:type="gramStart"/>
            <w:r w:rsidRPr="0EE15724">
              <w:rPr>
                <w:rFonts w:eastAsia="Times New Roman"/>
                <w:b/>
                <w:bCs/>
                <w:color w:val="000000" w:themeColor="text1"/>
              </w:rPr>
              <w:t>hc,size</w:t>
            </w:r>
            <w:proofErr w:type="spellEnd"/>
            <w:proofErr w:type="gramEnd"/>
            <w:r w:rsidRPr="0EE15724">
              <w:rPr>
                <w:rFonts w:eastAsia="Times New Roman"/>
                <w:b/>
                <w:bCs/>
                <w:color w:val="000000" w:themeColor="text1"/>
              </w:rPr>
              <w:t xml:space="preserve"> </w:t>
            </w:r>
            <w:proofErr w:type="spellStart"/>
            <w:r w:rsidRPr="0EE15724">
              <w:rPr>
                <w:rFonts w:eastAsia="Times New Roman"/>
                <w:b/>
                <w:bCs/>
                <w:color w:val="000000" w:themeColor="text1"/>
              </w:rPr>
              <w:t>d_clutter</w:t>
            </w:r>
            <w:proofErr w:type="spellEnd"/>
            <w:r w:rsidRPr="0EE15724">
              <w:rPr>
                <w:rFonts w:eastAsia="Times New Roman"/>
                <w:b/>
                <w:bCs/>
                <w:color w:val="000000" w:themeColor="text1"/>
              </w:rPr>
              <w:t>}</w:t>
            </w:r>
          </w:p>
        </w:tc>
        <w:tc>
          <w:tcPr>
            <w:tcW w:w="3580" w:type="dxa"/>
          </w:tcPr>
          <w:p w14:paraId="11939DA4" w14:textId="1FD4DE67" w:rsidR="002E7B8F" w:rsidRDefault="002E7B8F" w:rsidP="0084769F">
            <w:r w:rsidRPr="0EE15724">
              <w:rPr>
                <w:rFonts w:eastAsia="Times New Roman"/>
                <w:color w:val="000000" w:themeColor="text1"/>
              </w:rPr>
              <w:t>Low clutter density: {40%, 2m, 2m}</w:t>
            </w:r>
          </w:p>
        </w:tc>
      </w:tr>
      <w:tr w:rsidR="000D7F46" w14:paraId="04276561" w14:textId="77777777" w:rsidTr="009B0670">
        <w:trPr>
          <w:trHeight w:val="495"/>
          <w:jc w:val="center"/>
        </w:trPr>
        <w:tc>
          <w:tcPr>
            <w:tcW w:w="6810" w:type="dxa"/>
            <w:gridSpan w:val="3"/>
          </w:tcPr>
          <w:p w14:paraId="6D76DDC9" w14:textId="3886F7BC" w:rsidR="000D7F46" w:rsidRDefault="000D7F46" w:rsidP="0084769F">
            <w:r w:rsidRPr="0EE15724">
              <w:rPr>
                <w:rFonts w:eastAsia="Times New Roman"/>
                <w:b/>
                <w:bCs/>
                <w:color w:val="000000" w:themeColor="text1"/>
                <w:lang w:val="en-US"/>
              </w:rPr>
              <w:t xml:space="preserve">Note </w:t>
            </w:r>
            <w:r w:rsidR="00BB55AB" w:rsidRPr="0EE15724">
              <w:rPr>
                <w:rFonts w:eastAsia="Times New Roman"/>
                <w:b/>
                <w:bCs/>
                <w:color w:val="000000" w:themeColor="text1"/>
                <w:lang w:val="en-US"/>
              </w:rPr>
              <w:t>1: According</w:t>
            </w:r>
            <w:r w:rsidRPr="0EE15724">
              <w:rPr>
                <w:rFonts w:eastAsia="Times New Roman"/>
                <w:b/>
                <w:bCs/>
                <w:color w:val="000000" w:themeColor="text1"/>
                <w:lang w:val="en-US"/>
              </w:rPr>
              <w:t xml:space="preserve"> to </w:t>
            </w:r>
            <w:r w:rsidRPr="0EE15724">
              <w:rPr>
                <w:rFonts w:eastAsia="Times New Roman"/>
                <w:b/>
                <w:bCs/>
                <w:color w:val="000000" w:themeColor="text1"/>
              </w:rPr>
              <w:t xml:space="preserve">Table A.2.1-7 in </w:t>
            </w:r>
            <w:r w:rsidRPr="0EE15724">
              <w:rPr>
                <w:rFonts w:eastAsia="Times New Roman"/>
                <w:b/>
                <w:bCs/>
                <w:color w:val="000000" w:themeColor="text1"/>
                <w:lang w:val="en-US"/>
              </w:rPr>
              <w:t>3GPP TR 38.802</w:t>
            </w:r>
          </w:p>
        </w:tc>
      </w:tr>
    </w:tbl>
    <w:p w14:paraId="2FB33136" w14:textId="2F91A741" w:rsidR="005942F4" w:rsidRPr="000D7F46" w:rsidRDefault="005942F4" w:rsidP="000B1223">
      <w:pPr>
        <w:spacing w:after="120"/>
        <w:jc w:val="both"/>
        <w:rPr>
          <w:lang w:eastAsia="zh-CN"/>
        </w:rPr>
      </w:pPr>
    </w:p>
    <w:p w14:paraId="20ACE79C" w14:textId="159CA2DC" w:rsidR="00670EAE" w:rsidRPr="00CA271B" w:rsidRDefault="00670EAE" w:rsidP="00DB5E07">
      <w:pPr>
        <w:rPr>
          <w:lang w:val="en-US"/>
        </w:rPr>
      </w:pPr>
    </w:p>
    <w:p w14:paraId="11AE3900" w14:textId="18677B9C" w:rsidR="00803A0F" w:rsidRDefault="00562AB1" w:rsidP="00AF3A2E">
      <w:pPr>
        <w:pStyle w:val="Heading3"/>
        <w:rPr>
          <w:lang w:val="en-US"/>
        </w:rPr>
      </w:pPr>
      <w:r w:rsidRPr="00562AB1">
        <w:rPr>
          <w:lang w:val="en-US"/>
        </w:rPr>
        <w:t xml:space="preserve">Performance </w:t>
      </w:r>
      <w:r>
        <w:rPr>
          <w:lang w:val="en-US"/>
        </w:rPr>
        <w:t>Evaluation</w:t>
      </w:r>
      <w:r w:rsidRPr="00562AB1">
        <w:rPr>
          <w:lang w:val="en-US"/>
        </w:rPr>
        <w:t xml:space="preserve"> </w:t>
      </w:r>
    </w:p>
    <w:p w14:paraId="1980B799" w14:textId="35A13FC5" w:rsidR="004C1AE3" w:rsidRDefault="00562AB1" w:rsidP="002C792A">
      <w:pPr>
        <w:jc w:val="both"/>
        <w:rPr>
          <w:lang w:eastAsia="zh-CN"/>
        </w:rPr>
      </w:pPr>
      <w:r w:rsidRPr="616EA25E">
        <w:rPr>
          <w:lang w:val="en-US"/>
        </w:rPr>
        <w:t xml:space="preserve">Performance comparison </w:t>
      </w:r>
      <w:r w:rsidR="00DB5C26" w:rsidRPr="616EA25E">
        <w:rPr>
          <w:lang w:val="en-US"/>
        </w:rPr>
        <w:t xml:space="preserve">between traditional training </w:t>
      </w:r>
      <w:r w:rsidR="00EF6508" w:rsidRPr="616EA25E">
        <w:rPr>
          <w:lang w:val="en-US"/>
        </w:rPr>
        <w:t xml:space="preserve">with random data selection and </w:t>
      </w:r>
      <w:r w:rsidR="00AA4CF6" w:rsidRPr="616EA25E">
        <w:rPr>
          <w:lang w:val="en-US"/>
        </w:rPr>
        <w:t>with</w:t>
      </w:r>
      <w:r w:rsidR="007E6C40">
        <w:rPr>
          <w:lang w:val="en-US"/>
        </w:rPr>
        <w:t xml:space="preserve"> </w:t>
      </w:r>
      <w:r w:rsidR="007E6C40">
        <w:t>on-demand labelled data</w:t>
      </w:r>
      <w:r w:rsidR="00AA4CF6" w:rsidRPr="616EA25E">
        <w:rPr>
          <w:lang w:val="en-US"/>
        </w:rPr>
        <w:t xml:space="preserve"> </w:t>
      </w:r>
      <w:r w:rsidR="008D740F" w:rsidRPr="616EA25E">
        <w:rPr>
          <w:lang w:val="en-US"/>
        </w:rPr>
        <w:t xml:space="preserve">are </w:t>
      </w:r>
      <w:r w:rsidR="007B0FCF" w:rsidRPr="616EA25E">
        <w:rPr>
          <w:lang w:val="en-US"/>
        </w:rPr>
        <w:t>illustrated in Fig.</w:t>
      </w:r>
      <w:r w:rsidR="00092EA4" w:rsidRPr="616EA25E">
        <w:rPr>
          <w:b/>
          <w:bCs/>
        </w:rPr>
        <w:t xml:space="preserve"> </w:t>
      </w:r>
      <w:r w:rsidR="00E01637">
        <w:t>2</w:t>
      </w:r>
      <w:r w:rsidR="007B0FCF" w:rsidRPr="616EA25E">
        <w:rPr>
          <w:lang w:val="en-US"/>
        </w:rPr>
        <w:t xml:space="preserve"> </w:t>
      </w:r>
      <w:r w:rsidR="006812B7" w:rsidRPr="616EA25E">
        <w:rPr>
          <w:lang w:val="en-US"/>
        </w:rPr>
        <w:t xml:space="preserve">using KNN typed model </w:t>
      </w:r>
      <w:r w:rsidR="007B0FCF" w:rsidRPr="616EA25E">
        <w:rPr>
          <w:lang w:val="en-US"/>
        </w:rPr>
        <w:t xml:space="preserve">and </w:t>
      </w:r>
      <w:r w:rsidR="006812B7" w:rsidRPr="616EA25E">
        <w:rPr>
          <w:lang w:val="en-US"/>
        </w:rPr>
        <w:t xml:space="preserve">in </w:t>
      </w:r>
      <w:r w:rsidR="007B0FCF" w:rsidRPr="616EA25E">
        <w:rPr>
          <w:lang w:val="en-US"/>
        </w:rPr>
        <w:t>Fig.</w:t>
      </w:r>
      <w:r w:rsidR="00092EA4">
        <w:t xml:space="preserve"> 3</w:t>
      </w:r>
      <w:r w:rsidR="006812B7" w:rsidRPr="616EA25E">
        <w:rPr>
          <w:lang w:val="en-US"/>
        </w:rPr>
        <w:t xml:space="preserve"> using FCNN</w:t>
      </w:r>
      <w:r w:rsidR="007B0FCF" w:rsidRPr="616EA25E">
        <w:rPr>
          <w:lang w:val="en-US"/>
        </w:rPr>
        <w:t xml:space="preserve">, </w:t>
      </w:r>
      <w:r w:rsidR="006812B7" w:rsidRPr="616EA25E">
        <w:rPr>
          <w:lang w:val="en-US"/>
        </w:rPr>
        <w:t>respectively.</w:t>
      </w:r>
      <w:r w:rsidR="00745001">
        <w:rPr>
          <w:lang w:val="en-US"/>
        </w:rPr>
        <w:t xml:space="preserve"> From the results, we can observe that </w:t>
      </w:r>
      <w:r w:rsidR="00745001" w:rsidRPr="00745001">
        <w:rPr>
          <w:lang w:val="en-US"/>
        </w:rPr>
        <w:t xml:space="preserve">if the model </w:t>
      </w:r>
      <w:r w:rsidR="00745001">
        <w:rPr>
          <w:lang w:val="en-US"/>
        </w:rPr>
        <w:t xml:space="preserve">type </w:t>
      </w:r>
      <w:r w:rsidR="00745001" w:rsidRPr="00745001">
        <w:rPr>
          <w:lang w:val="en-US"/>
        </w:rPr>
        <w:t xml:space="preserve">is KNN, with the increase of data volume used for training, the LOS/NLOS estimation accuracy </w:t>
      </w:r>
      <w:r w:rsidR="00745001">
        <w:rPr>
          <w:lang w:val="en-US"/>
        </w:rPr>
        <w:t xml:space="preserve">increases </w:t>
      </w:r>
      <w:r w:rsidR="00745001" w:rsidRPr="00745001">
        <w:rPr>
          <w:lang w:val="en-US"/>
        </w:rPr>
        <w:t xml:space="preserve">before </w:t>
      </w:r>
      <w:r w:rsidR="00745001">
        <w:rPr>
          <w:lang w:val="en-US"/>
        </w:rPr>
        <w:t xml:space="preserve">eventually </w:t>
      </w:r>
      <w:r w:rsidR="00745001" w:rsidRPr="00745001">
        <w:rPr>
          <w:lang w:val="en-US"/>
        </w:rPr>
        <w:t>saturat</w:t>
      </w:r>
      <w:r w:rsidR="00745001">
        <w:rPr>
          <w:lang w:val="en-US"/>
        </w:rPr>
        <w:t>ing</w:t>
      </w:r>
      <w:r w:rsidR="00745001" w:rsidRPr="00745001">
        <w:rPr>
          <w:lang w:val="en-US"/>
        </w:rPr>
        <w:t xml:space="preserve">. To reach a close-to-optimal accuracy level of </w:t>
      </w:r>
      <w:r w:rsidR="00745001">
        <w:rPr>
          <w:lang w:val="en-US"/>
        </w:rPr>
        <w:t xml:space="preserve">81 % for </w:t>
      </w:r>
      <w:r w:rsidR="00745001" w:rsidRPr="00745001">
        <w:rPr>
          <w:lang w:val="en-US"/>
        </w:rPr>
        <w:t xml:space="preserve">training based on random data selection, the number of required labelled data for training can be reduced by </w:t>
      </w:r>
      <w:r w:rsidR="00745001">
        <w:rPr>
          <w:lang w:val="en-US"/>
        </w:rPr>
        <w:t xml:space="preserve">approximately </w:t>
      </w:r>
      <w:r w:rsidR="00745001" w:rsidRPr="00745001">
        <w:rPr>
          <w:lang w:val="en-US"/>
        </w:rPr>
        <w:t>65% using on-demand labelling.</w:t>
      </w:r>
      <w:r w:rsidR="00745001">
        <w:rPr>
          <w:lang w:val="en-US"/>
        </w:rPr>
        <w:t xml:space="preserve"> When </w:t>
      </w:r>
      <w:r w:rsidR="00745001" w:rsidRPr="00745001">
        <w:rPr>
          <w:lang w:val="en-US"/>
        </w:rPr>
        <w:t xml:space="preserve">the model </w:t>
      </w:r>
      <w:r w:rsidR="00745001">
        <w:rPr>
          <w:lang w:val="en-US"/>
        </w:rPr>
        <w:t xml:space="preserve">type </w:t>
      </w:r>
      <w:r w:rsidR="00745001" w:rsidRPr="00745001">
        <w:rPr>
          <w:lang w:val="en-US"/>
        </w:rPr>
        <w:t xml:space="preserve">is FCNN, similarly, to reach a close-to-optimal accuracy level of training based on random </w:t>
      </w:r>
      <w:r w:rsidR="00745001" w:rsidRPr="00745001">
        <w:rPr>
          <w:lang w:val="en-US"/>
        </w:rPr>
        <w:lastRenderedPageBreak/>
        <w:t>data selection like 79%, the number of required labelled data for training can also be roughly reduced by 65% using on-demand labelling.</w:t>
      </w:r>
    </w:p>
    <w:p w14:paraId="137885A5" w14:textId="29D28925" w:rsidR="005F46AE" w:rsidRPr="00C93FBC" w:rsidRDefault="00A17C8B" w:rsidP="005F46AE">
      <w:pPr>
        <w:ind w:left="360"/>
        <w:jc w:val="center"/>
      </w:pPr>
      <w:r>
        <w:rPr>
          <w:noProof/>
        </w:rPr>
        <w:drawing>
          <wp:inline distT="0" distB="0" distL="0" distR="0" wp14:anchorId="3BA68638" wp14:editId="4531FD63">
            <wp:extent cx="3743325" cy="2810510"/>
            <wp:effectExtent l="0" t="0" r="9525" b="889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3325" cy="2810510"/>
                    </a:xfrm>
                    <a:prstGeom prst="rect">
                      <a:avLst/>
                    </a:prstGeom>
                    <a:noFill/>
                  </pic:spPr>
                </pic:pic>
              </a:graphicData>
            </a:graphic>
          </wp:inline>
        </w:drawing>
      </w:r>
    </w:p>
    <w:p w14:paraId="4C73BCA2" w14:textId="08AF3FB7" w:rsidR="00554D16" w:rsidRDefault="00554D16" w:rsidP="00386E2A">
      <w:pPr>
        <w:ind w:left="360"/>
        <w:jc w:val="both"/>
        <w:rPr>
          <w:lang w:eastAsia="zh-CN"/>
        </w:rPr>
      </w:pPr>
      <w:r w:rsidRPr="0052771E">
        <w:rPr>
          <w:b/>
          <w:bCs/>
        </w:rPr>
        <w:t>Fig.</w:t>
      </w:r>
      <w:r w:rsidR="00E01637">
        <w:rPr>
          <w:b/>
          <w:bCs/>
        </w:rPr>
        <w:t xml:space="preserve"> 2:</w:t>
      </w:r>
      <w:r>
        <w:t xml:space="preserve"> </w:t>
      </w:r>
      <w:r w:rsidR="00E01637">
        <w:rPr>
          <w:lang w:eastAsia="zh-CN"/>
        </w:rPr>
        <w:t>Accuracy</w:t>
      </w:r>
      <w:r>
        <w:rPr>
          <w:lang w:eastAsia="zh-CN"/>
        </w:rPr>
        <w:t xml:space="preserve"> vs the </w:t>
      </w:r>
      <w:r>
        <w:rPr>
          <w:rFonts w:hint="eastAsia"/>
          <w:lang w:eastAsia="zh-CN"/>
        </w:rPr>
        <w:t>number</w:t>
      </w:r>
      <w:r>
        <w:rPr>
          <w:lang w:eastAsia="zh-CN"/>
        </w:rPr>
        <w:t xml:space="preserve"> of required labelled data </w:t>
      </w:r>
      <w:r w:rsidR="00A673B1">
        <w:rPr>
          <w:lang w:eastAsia="zh-CN"/>
        </w:rPr>
        <w:t>in</w:t>
      </w:r>
      <w:r>
        <w:rPr>
          <w:lang w:eastAsia="zh-CN"/>
        </w:rPr>
        <w:t xml:space="preserve"> training</w:t>
      </w:r>
      <w:r w:rsidR="00FA1807">
        <w:rPr>
          <w:lang w:eastAsia="zh-CN"/>
        </w:rPr>
        <w:t xml:space="preserve"> between </w:t>
      </w:r>
      <w:r w:rsidR="00271B05">
        <w:rPr>
          <w:lang w:eastAsia="zh-CN"/>
        </w:rPr>
        <w:t xml:space="preserve">using </w:t>
      </w:r>
      <w:r w:rsidR="00080F9F">
        <w:rPr>
          <w:lang w:eastAsia="zh-CN"/>
        </w:rPr>
        <w:t xml:space="preserve">random data selection and </w:t>
      </w:r>
      <w:r w:rsidR="00287D05">
        <w:rPr>
          <w:lang w:eastAsia="zh-CN"/>
        </w:rPr>
        <w:t xml:space="preserve">using on-demand labelled data when the ML model is </w:t>
      </w:r>
      <w:r w:rsidR="00EF2676">
        <w:rPr>
          <w:lang w:eastAsia="zh-CN"/>
        </w:rPr>
        <w:t>KNN</w:t>
      </w:r>
    </w:p>
    <w:p w14:paraId="77709B78" w14:textId="18E75A82" w:rsidR="00937FD3" w:rsidRPr="00C93FBC" w:rsidRDefault="355042E8" w:rsidP="0054042A">
      <w:pPr>
        <w:ind w:left="360"/>
        <w:jc w:val="center"/>
        <w:rPr>
          <w:rFonts w:cs="Arial"/>
          <w:color w:val="595959" w:themeColor="text1" w:themeTint="A6"/>
        </w:rPr>
      </w:pPr>
      <w:r>
        <w:t xml:space="preserve">   </w:t>
      </w:r>
      <w:r w:rsidR="005A1778">
        <w:rPr>
          <w:rFonts w:cs="Arial"/>
          <w:color w:val="595959" w:themeColor="text1" w:themeTint="A6"/>
        </w:rPr>
        <w:br w:type="textWrapping" w:clear="all"/>
      </w:r>
      <w:r w:rsidR="008D7BCD">
        <w:rPr>
          <w:rFonts w:cs="Arial"/>
          <w:noProof/>
          <w:color w:val="595959" w:themeColor="text1" w:themeTint="A6"/>
        </w:rPr>
        <w:drawing>
          <wp:inline distT="0" distB="0" distL="0" distR="0" wp14:anchorId="19563F4C" wp14:editId="0CB0F5A8">
            <wp:extent cx="3743325" cy="2810510"/>
            <wp:effectExtent l="0" t="0" r="9525" b="889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43325" cy="2810510"/>
                    </a:xfrm>
                    <a:prstGeom prst="rect">
                      <a:avLst/>
                    </a:prstGeom>
                    <a:noFill/>
                  </pic:spPr>
                </pic:pic>
              </a:graphicData>
            </a:graphic>
          </wp:inline>
        </w:drawing>
      </w:r>
    </w:p>
    <w:p w14:paraId="2F7A6224" w14:textId="78B6C50D" w:rsidR="0063016E" w:rsidRDefault="0063016E" w:rsidP="00386E2A">
      <w:pPr>
        <w:ind w:left="360"/>
        <w:jc w:val="both"/>
        <w:rPr>
          <w:lang w:eastAsia="zh-CN"/>
        </w:rPr>
      </w:pPr>
      <w:r w:rsidRPr="0052771E">
        <w:rPr>
          <w:b/>
          <w:bCs/>
        </w:rPr>
        <w:t>Fig.</w:t>
      </w:r>
      <w:r w:rsidR="00D607CC">
        <w:rPr>
          <w:b/>
          <w:bCs/>
        </w:rPr>
        <w:t xml:space="preserve"> </w:t>
      </w:r>
      <w:r>
        <w:rPr>
          <w:b/>
          <w:bCs/>
        </w:rPr>
        <w:t>3</w:t>
      </w:r>
      <w:r w:rsidR="00D607CC">
        <w:rPr>
          <w:b/>
          <w:bCs/>
        </w:rPr>
        <w:t>:</w:t>
      </w:r>
      <w:r>
        <w:t xml:space="preserve"> </w:t>
      </w:r>
      <w:r w:rsidR="00D607CC">
        <w:rPr>
          <w:lang w:eastAsia="zh-CN"/>
        </w:rPr>
        <w:t>Accuracy</w:t>
      </w:r>
      <w:r>
        <w:rPr>
          <w:lang w:eastAsia="zh-CN"/>
        </w:rPr>
        <w:t xml:space="preserve"> vs the </w:t>
      </w:r>
      <w:r>
        <w:rPr>
          <w:rFonts w:hint="eastAsia"/>
          <w:lang w:eastAsia="zh-CN"/>
        </w:rPr>
        <w:t>number</w:t>
      </w:r>
      <w:r>
        <w:rPr>
          <w:lang w:eastAsia="zh-CN"/>
        </w:rPr>
        <w:t xml:space="preserve"> of required labelled data </w:t>
      </w:r>
      <w:r w:rsidR="00A673B1">
        <w:rPr>
          <w:lang w:eastAsia="zh-CN"/>
        </w:rPr>
        <w:t>in</w:t>
      </w:r>
      <w:r>
        <w:rPr>
          <w:lang w:eastAsia="zh-CN"/>
        </w:rPr>
        <w:t xml:space="preserve"> training</w:t>
      </w:r>
      <w:r w:rsidR="00EF2676">
        <w:rPr>
          <w:lang w:eastAsia="zh-CN"/>
        </w:rPr>
        <w:t xml:space="preserve"> </w:t>
      </w:r>
      <w:r w:rsidR="00287D05">
        <w:rPr>
          <w:lang w:eastAsia="zh-CN"/>
        </w:rPr>
        <w:t xml:space="preserve">between using random data selection and using on-demand labelled data when the ML model is </w:t>
      </w:r>
      <w:r w:rsidR="00654AF8">
        <w:rPr>
          <w:lang w:eastAsia="zh-CN"/>
        </w:rPr>
        <w:t>FC</w:t>
      </w:r>
      <w:r w:rsidR="00287D05">
        <w:rPr>
          <w:lang w:eastAsia="zh-CN"/>
        </w:rPr>
        <w:t xml:space="preserve">NN </w:t>
      </w:r>
    </w:p>
    <w:p w14:paraId="5347AE5D" w14:textId="0BD01C55" w:rsidR="006A7691" w:rsidRPr="004F08D7" w:rsidRDefault="006A7691" w:rsidP="006A7691">
      <w:pPr>
        <w:jc w:val="both"/>
        <w:rPr>
          <w:b/>
          <w:bCs/>
          <w:lang w:eastAsia="zh-CN"/>
        </w:rPr>
      </w:pPr>
      <w:r w:rsidRPr="004F08D7">
        <w:rPr>
          <w:b/>
          <w:bCs/>
        </w:rPr>
        <w:t>Observation</w:t>
      </w:r>
      <w:r w:rsidR="00BE73CC">
        <w:rPr>
          <w:b/>
          <w:bCs/>
        </w:rPr>
        <w:t>-5</w:t>
      </w:r>
      <w:r w:rsidRPr="004F08D7">
        <w:rPr>
          <w:b/>
          <w:bCs/>
        </w:rPr>
        <w:t xml:space="preserve">: if the model is KNN typed, with the increase of data volume used for training, the LOS/NLOS estimation accuracy climbs before it saturates. </w:t>
      </w:r>
      <w:r w:rsidRPr="004F08D7">
        <w:rPr>
          <w:b/>
          <w:bCs/>
          <w:lang w:eastAsia="zh-CN"/>
        </w:rPr>
        <w:t>To reach a close</w:t>
      </w:r>
      <w:r>
        <w:rPr>
          <w:b/>
          <w:bCs/>
          <w:lang w:eastAsia="zh-CN"/>
        </w:rPr>
        <w:t>-</w:t>
      </w:r>
      <w:r w:rsidRPr="004F08D7">
        <w:rPr>
          <w:b/>
          <w:bCs/>
          <w:lang w:eastAsia="zh-CN"/>
        </w:rPr>
        <w:t>to</w:t>
      </w:r>
      <w:r>
        <w:rPr>
          <w:b/>
          <w:bCs/>
          <w:lang w:eastAsia="zh-CN"/>
        </w:rPr>
        <w:t xml:space="preserve">-optimal </w:t>
      </w:r>
      <w:r w:rsidRPr="004F08D7">
        <w:rPr>
          <w:b/>
          <w:bCs/>
          <w:lang w:eastAsia="zh-CN"/>
        </w:rPr>
        <w:t xml:space="preserve">accuracy level </w:t>
      </w:r>
      <w:r>
        <w:rPr>
          <w:b/>
          <w:bCs/>
          <w:lang w:eastAsia="zh-CN"/>
        </w:rPr>
        <w:t xml:space="preserve">of training based on random data selection </w:t>
      </w:r>
      <w:r w:rsidRPr="004F08D7">
        <w:rPr>
          <w:b/>
          <w:bCs/>
          <w:lang w:eastAsia="zh-CN"/>
        </w:rPr>
        <w:t xml:space="preserve">like 81%, the </w:t>
      </w:r>
      <w:r>
        <w:rPr>
          <w:b/>
          <w:bCs/>
          <w:lang w:eastAsia="zh-CN"/>
        </w:rPr>
        <w:t xml:space="preserve">number of required </w:t>
      </w:r>
      <w:r w:rsidRPr="004F08D7">
        <w:rPr>
          <w:b/>
          <w:bCs/>
          <w:lang w:eastAsia="zh-CN"/>
        </w:rPr>
        <w:t>labelled data for training can be roughly reduced by 65% using on-demand labelling</w:t>
      </w:r>
      <w:r>
        <w:rPr>
          <w:b/>
          <w:bCs/>
          <w:lang w:eastAsia="zh-CN"/>
        </w:rPr>
        <w:t>.</w:t>
      </w:r>
    </w:p>
    <w:p w14:paraId="7FF900AB" w14:textId="097FFB6F" w:rsidR="006A7691" w:rsidRPr="004F08D7" w:rsidRDefault="006A7691" w:rsidP="006A7691">
      <w:pPr>
        <w:jc w:val="both"/>
        <w:rPr>
          <w:b/>
          <w:bCs/>
          <w:lang w:eastAsia="zh-CN"/>
        </w:rPr>
      </w:pPr>
      <w:r w:rsidRPr="004F08D7">
        <w:rPr>
          <w:b/>
          <w:bCs/>
        </w:rPr>
        <w:t>Observation</w:t>
      </w:r>
      <w:r w:rsidR="00BE73CC">
        <w:rPr>
          <w:b/>
          <w:bCs/>
        </w:rPr>
        <w:t>-6</w:t>
      </w:r>
      <w:r w:rsidRPr="004F08D7">
        <w:rPr>
          <w:b/>
          <w:bCs/>
        </w:rPr>
        <w:t xml:space="preserve">: if the model is FCNN typed, </w:t>
      </w:r>
      <w:r>
        <w:rPr>
          <w:b/>
          <w:bCs/>
        </w:rPr>
        <w:t xml:space="preserve">similarly, </w:t>
      </w:r>
      <w:r>
        <w:rPr>
          <w:b/>
          <w:bCs/>
          <w:lang w:eastAsia="zh-CN"/>
        </w:rPr>
        <w:t>t</w:t>
      </w:r>
      <w:r w:rsidRPr="004F08D7">
        <w:rPr>
          <w:b/>
          <w:bCs/>
          <w:lang w:eastAsia="zh-CN"/>
        </w:rPr>
        <w:t>o reach a close</w:t>
      </w:r>
      <w:r>
        <w:rPr>
          <w:b/>
          <w:bCs/>
          <w:lang w:eastAsia="zh-CN"/>
        </w:rPr>
        <w:t>-</w:t>
      </w:r>
      <w:r w:rsidRPr="004F08D7">
        <w:rPr>
          <w:b/>
          <w:bCs/>
          <w:lang w:eastAsia="zh-CN"/>
        </w:rPr>
        <w:t>to</w:t>
      </w:r>
      <w:r>
        <w:rPr>
          <w:b/>
          <w:bCs/>
          <w:lang w:eastAsia="zh-CN"/>
        </w:rPr>
        <w:t xml:space="preserve">-optimal </w:t>
      </w:r>
      <w:r w:rsidRPr="004F08D7">
        <w:rPr>
          <w:b/>
          <w:bCs/>
          <w:lang w:eastAsia="zh-CN"/>
        </w:rPr>
        <w:t xml:space="preserve">accuracy level </w:t>
      </w:r>
      <w:r>
        <w:rPr>
          <w:b/>
          <w:bCs/>
          <w:lang w:eastAsia="zh-CN"/>
        </w:rPr>
        <w:t xml:space="preserve">of training based on random data selection </w:t>
      </w:r>
      <w:r w:rsidRPr="004F08D7">
        <w:rPr>
          <w:b/>
          <w:bCs/>
          <w:lang w:eastAsia="zh-CN"/>
        </w:rPr>
        <w:t xml:space="preserve">like 79%, the </w:t>
      </w:r>
      <w:r>
        <w:rPr>
          <w:b/>
          <w:bCs/>
          <w:lang w:eastAsia="zh-CN"/>
        </w:rPr>
        <w:t xml:space="preserve">number </w:t>
      </w:r>
      <w:r w:rsidRPr="004F08D7">
        <w:rPr>
          <w:b/>
          <w:bCs/>
          <w:lang w:eastAsia="zh-CN"/>
        </w:rPr>
        <w:t xml:space="preserve">of </w:t>
      </w:r>
      <w:r>
        <w:rPr>
          <w:b/>
          <w:bCs/>
          <w:lang w:eastAsia="zh-CN"/>
        </w:rPr>
        <w:t xml:space="preserve">required </w:t>
      </w:r>
      <w:r w:rsidRPr="004F08D7">
        <w:rPr>
          <w:b/>
          <w:bCs/>
          <w:lang w:eastAsia="zh-CN"/>
        </w:rPr>
        <w:t xml:space="preserve">labelled data for training can </w:t>
      </w:r>
      <w:r>
        <w:rPr>
          <w:b/>
          <w:bCs/>
          <w:lang w:eastAsia="zh-CN"/>
        </w:rPr>
        <w:t xml:space="preserve">also </w:t>
      </w:r>
      <w:r w:rsidRPr="004F08D7">
        <w:rPr>
          <w:b/>
          <w:bCs/>
          <w:lang w:eastAsia="zh-CN"/>
        </w:rPr>
        <w:t xml:space="preserve">be roughly reduced by 65% using on-demand labelling. </w:t>
      </w:r>
    </w:p>
    <w:p w14:paraId="2F367441" w14:textId="09207952" w:rsidR="002518DD" w:rsidRDefault="00D37C77" w:rsidP="00386E2A">
      <w:pPr>
        <w:jc w:val="both"/>
        <w:rPr>
          <w:lang w:val="en-US"/>
        </w:rPr>
      </w:pPr>
      <w:r w:rsidRPr="00386E2A">
        <w:rPr>
          <w:lang w:val="en-US"/>
        </w:rPr>
        <w:t>It</w:t>
      </w:r>
      <w:r w:rsidR="00C46F62">
        <w:rPr>
          <w:lang w:val="en-US"/>
        </w:rPr>
        <w:t xml:space="preserve"> i</w:t>
      </w:r>
      <w:r w:rsidRPr="00386E2A">
        <w:rPr>
          <w:lang w:val="en-US"/>
        </w:rPr>
        <w:t xml:space="preserve">s </w:t>
      </w:r>
      <w:r>
        <w:rPr>
          <w:lang w:val="en-US"/>
        </w:rPr>
        <w:t>noteworthy that</w:t>
      </w:r>
      <w:r w:rsidR="004721F8">
        <w:rPr>
          <w:lang w:val="en-US"/>
        </w:rPr>
        <w:t xml:space="preserve"> for </w:t>
      </w:r>
      <w:r w:rsidR="00986F70">
        <w:rPr>
          <w:lang w:val="en-US"/>
        </w:rPr>
        <w:t xml:space="preserve">LOS/NLOS classification using </w:t>
      </w:r>
      <w:r w:rsidR="004721F8">
        <w:rPr>
          <w:lang w:val="en-US"/>
        </w:rPr>
        <w:t>KNN typed ML model</w:t>
      </w:r>
      <w:r w:rsidR="00B07FD4">
        <w:rPr>
          <w:lang w:val="en-US"/>
        </w:rPr>
        <w:t xml:space="preserve">, </w:t>
      </w:r>
      <w:r w:rsidR="00986F70">
        <w:rPr>
          <w:lang w:val="en-US"/>
        </w:rPr>
        <w:t xml:space="preserve">KNN’s intermedia results can be used directly to </w:t>
      </w:r>
      <w:r w:rsidR="00AC7742">
        <w:rPr>
          <w:lang w:val="en-US"/>
        </w:rPr>
        <w:t>assess</w:t>
      </w:r>
      <w:r w:rsidR="00704FD4">
        <w:rPr>
          <w:lang w:val="en-US"/>
        </w:rPr>
        <w:t xml:space="preserve"> its estimation uncertainty</w:t>
      </w:r>
      <w:r w:rsidR="004838B8">
        <w:rPr>
          <w:lang w:val="en-US"/>
        </w:rPr>
        <w:t xml:space="preserve"> without introducing extra </w:t>
      </w:r>
      <w:r w:rsidR="009245D8">
        <w:rPr>
          <w:lang w:val="en-US"/>
        </w:rPr>
        <w:t>computational complexity</w:t>
      </w:r>
      <w:r w:rsidR="004838B8">
        <w:rPr>
          <w:lang w:val="en-US"/>
        </w:rPr>
        <w:t xml:space="preserve">. While for </w:t>
      </w:r>
      <w:r w:rsidR="006C3BA2">
        <w:rPr>
          <w:lang w:val="en-US"/>
        </w:rPr>
        <w:t xml:space="preserve">FCNN typed ML model, </w:t>
      </w:r>
      <w:r w:rsidR="006B7461">
        <w:rPr>
          <w:lang w:val="en-US"/>
        </w:rPr>
        <w:t xml:space="preserve">taking the </w:t>
      </w:r>
      <w:r w:rsidR="0033354C">
        <w:rPr>
          <w:lang w:val="en-US"/>
        </w:rPr>
        <w:t xml:space="preserve">FCNN </w:t>
      </w:r>
      <w:r w:rsidR="00B40104">
        <w:rPr>
          <w:lang w:val="en-US"/>
        </w:rPr>
        <w:t>structure</w:t>
      </w:r>
      <w:r w:rsidR="006B7461">
        <w:rPr>
          <w:lang w:val="en-US"/>
        </w:rPr>
        <w:t xml:space="preserve"> </w:t>
      </w:r>
      <w:r w:rsidR="000E10EC" w:rsidRPr="00A408BE">
        <w:rPr>
          <w:lang w:val="en-US"/>
        </w:rPr>
        <w:t xml:space="preserve">presented </w:t>
      </w:r>
      <w:r w:rsidR="000E10EC" w:rsidRPr="00386E2A">
        <w:rPr>
          <w:lang w:val="en-US"/>
        </w:rPr>
        <w:t>as</w:t>
      </w:r>
      <w:r w:rsidR="006B7461" w:rsidRPr="00386E2A">
        <w:rPr>
          <w:lang w:val="en-US"/>
        </w:rPr>
        <w:t xml:space="preserve"> option-</w:t>
      </w:r>
      <w:r w:rsidR="00EA200F" w:rsidRPr="00386E2A">
        <w:rPr>
          <w:lang w:val="en-US"/>
        </w:rPr>
        <w:t xml:space="preserve">b </w:t>
      </w:r>
      <w:r w:rsidR="00776EBE" w:rsidRPr="00386E2A">
        <w:rPr>
          <w:lang w:val="en-US"/>
        </w:rPr>
        <w:t>in</w:t>
      </w:r>
      <w:r w:rsidR="00B26554" w:rsidRPr="00386E2A">
        <w:rPr>
          <w:lang w:val="en-US"/>
        </w:rPr>
        <w:t xml:space="preserve"> </w:t>
      </w:r>
      <w:r w:rsidR="000E10EC" w:rsidRPr="00386E2A">
        <w:rPr>
          <w:lang w:val="en-US"/>
        </w:rPr>
        <w:t xml:space="preserve">Sec. </w:t>
      </w:r>
      <w:r w:rsidR="00B26554" w:rsidRPr="00386E2A">
        <w:rPr>
          <w:lang w:val="en-US"/>
        </w:rPr>
        <w:t xml:space="preserve">3.1.1 </w:t>
      </w:r>
      <w:r w:rsidR="000E10EC">
        <w:rPr>
          <w:lang w:val="en-US"/>
        </w:rPr>
        <w:t xml:space="preserve">of </w:t>
      </w:r>
      <w:r w:rsidR="000E10EC">
        <w:rPr>
          <w:highlight w:val="yellow"/>
          <w:lang w:val="en-US"/>
        </w:rPr>
        <w:fldChar w:fldCharType="begin"/>
      </w:r>
      <w:r w:rsidR="000E10EC">
        <w:rPr>
          <w:lang w:val="en-US"/>
        </w:rPr>
        <w:instrText xml:space="preserve"> REF _Ref110521134 \r \h </w:instrText>
      </w:r>
      <w:r w:rsidR="000E10EC">
        <w:rPr>
          <w:highlight w:val="yellow"/>
          <w:lang w:val="en-US"/>
        </w:rPr>
      </w:r>
      <w:r w:rsidR="000E10EC">
        <w:rPr>
          <w:highlight w:val="yellow"/>
          <w:lang w:val="en-US"/>
        </w:rPr>
        <w:fldChar w:fldCharType="separate"/>
      </w:r>
      <w:r w:rsidR="000E10EC">
        <w:rPr>
          <w:lang w:val="en-US"/>
        </w:rPr>
        <w:t>[4]</w:t>
      </w:r>
      <w:r w:rsidR="000E10EC">
        <w:rPr>
          <w:highlight w:val="yellow"/>
          <w:lang w:val="en-US"/>
        </w:rPr>
        <w:fldChar w:fldCharType="end"/>
      </w:r>
      <w:r w:rsidR="006B7461">
        <w:rPr>
          <w:lang w:val="en-US"/>
        </w:rPr>
        <w:t xml:space="preserve"> as </w:t>
      </w:r>
      <w:r w:rsidR="001546C8">
        <w:rPr>
          <w:lang w:val="en-US"/>
        </w:rPr>
        <w:t xml:space="preserve">an example, </w:t>
      </w:r>
      <w:r w:rsidR="009175B3">
        <w:rPr>
          <w:lang w:val="en-US"/>
        </w:rPr>
        <w:t xml:space="preserve">most of original </w:t>
      </w:r>
      <w:r w:rsidR="00E51723">
        <w:rPr>
          <w:lang w:val="en-US"/>
        </w:rPr>
        <w:t xml:space="preserve">NN </w:t>
      </w:r>
      <w:r w:rsidR="009175B3">
        <w:rPr>
          <w:lang w:val="en-US"/>
        </w:rPr>
        <w:t>parameter</w:t>
      </w:r>
      <w:r w:rsidR="00E51723">
        <w:rPr>
          <w:lang w:val="en-US"/>
        </w:rPr>
        <w:t xml:space="preserve">s and </w:t>
      </w:r>
      <w:r w:rsidR="001F0C48">
        <w:rPr>
          <w:lang w:val="en-US"/>
        </w:rPr>
        <w:t>intermedia</w:t>
      </w:r>
      <w:r w:rsidR="006A7691">
        <w:rPr>
          <w:lang w:val="en-US"/>
        </w:rPr>
        <w:t>te</w:t>
      </w:r>
      <w:r w:rsidR="001F0C48">
        <w:rPr>
          <w:lang w:val="en-US"/>
        </w:rPr>
        <w:t xml:space="preserve"> results could </w:t>
      </w:r>
      <w:r w:rsidR="00E51723">
        <w:rPr>
          <w:lang w:val="en-US"/>
        </w:rPr>
        <w:t>be re</w:t>
      </w:r>
      <w:r w:rsidR="001F0C48">
        <w:rPr>
          <w:lang w:val="en-US"/>
        </w:rPr>
        <w:t xml:space="preserve">used </w:t>
      </w:r>
      <w:r w:rsidR="000908AA">
        <w:rPr>
          <w:lang w:val="en-US"/>
        </w:rPr>
        <w:t>and only the last layer</w:t>
      </w:r>
      <w:r w:rsidR="00AF076D">
        <w:rPr>
          <w:lang w:val="en-US"/>
        </w:rPr>
        <w:t xml:space="preserve"> </w:t>
      </w:r>
      <w:r w:rsidR="416E3F6F" w:rsidRPr="72E1AD95">
        <w:rPr>
          <w:lang w:val="en-US"/>
        </w:rPr>
        <w:t>should</w:t>
      </w:r>
      <w:r w:rsidR="00746971">
        <w:rPr>
          <w:lang w:val="en-US"/>
        </w:rPr>
        <w:t xml:space="preserve"> be recalculated</w:t>
      </w:r>
      <w:r w:rsidR="001F0C48">
        <w:rPr>
          <w:lang w:val="en-US"/>
        </w:rPr>
        <w:t xml:space="preserve"> for estimation </w:t>
      </w:r>
      <w:r w:rsidR="001F0C48">
        <w:rPr>
          <w:lang w:val="en-US"/>
        </w:rPr>
        <w:lastRenderedPageBreak/>
        <w:t xml:space="preserve">uncertainty </w:t>
      </w:r>
      <w:r w:rsidR="00291013">
        <w:rPr>
          <w:lang w:val="en-US"/>
        </w:rPr>
        <w:t>assessment</w:t>
      </w:r>
      <w:r w:rsidR="001F0C48">
        <w:rPr>
          <w:lang w:val="en-US"/>
        </w:rPr>
        <w:t xml:space="preserve">. </w:t>
      </w:r>
      <w:r w:rsidR="0040579C">
        <w:rPr>
          <w:lang w:val="en-US"/>
        </w:rPr>
        <w:t>A</w:t>
      </w:r>
      <w:r w:rsidR="0045691C">
        <w:rPr>
          <w:lang w:val="en-US"/>
        </w:rPr>
        <w:t xml:space="preserve">s listed in Table 2, </w:t>
      </w:r>
      <w:r w:rsidR="00AB50D5">
        <w:rPr>
          <w:lang w:val="en-US"/>
        </w:rPr>
        <w:t xml:space="preserve">parameter </w:t>
      </w:r>
      <w:r w:rsidR="00EE4CF4">
        <w:rPr>
          <w:lang w:val="en-US"/>
        </w:rPr>
        <w:t xml:space="preserve">number </w:t>
      </w:r>
      <w:r w:rsidR="00AB50D5">
        <w:rPr>
          <w:lang w:val="en-US"/>
        </w:rPr>
        <w:t xml:space="preserve">will </w:t>
      </w:r>
      <w:r w:rsidR="00671059">
        <w:rPr>
          <w:lang w:val="en-US"/>
        </w:rPr>
        <w:t xml:space="preserve">increase from 0.24M </w:t>
      </w:r>
      <w:r w:rsidR="00FB0CEF">
        <w:rPr>
          <w:lang w:val="en-US"/>
        </w:rPr>
        <w:t xml:space="preserve">(using random data selection) </w:t>
      </w:r>
      <w:r w:rsidR="00671059">
        <w:rPr>
          <w:lang w:val="en-US"/>
        </w:rPr>
        <w:t xml:space="preserve">to 0.31M </w:t>
      </w:r>
      <w:r w:rsidR="00FB0CEF">
        <w:rPr>
          <w:lang w:val="en-US"/>
        </w:rPr>
        <w:t xml:space="preserve">(using on-demand data selection) </w:t>
      </w:r>
      <w:r w:rsidR="00671059">
        <w:rPr>
          <w:lang w:val="en-US"/>
        </w:rPr>
        <w:t xml:space="preserve">and </w:t>
      </w:r>
      <w:r w:rsidR="00011921">
        <w:rPr>
          <w:lang w:val="en-US"/>
        </w:rPr>
        <w:t>FLOPs will increase from 2.38M to</w:t>
      </w:r>
      <w:r w:rsidR="00EA7051">
        <w:rPr>
          <w:lang w:val="en-US"/>
        </w:rPr>
        <w:t xml:space="preserve"> </w:t>
      </w:r>
      <w:r w:rsidR="00EB21C7">
        <w:rPr>
          <w:lang w:val="en-US"/>
        </w:rPr>
        <w:t>4.33M</w:t>
      </w:r>
      <w:r w:rsidR="001D22B2">
        <w:rPr>
          <w:lang w:val="en-US"/>
        </w:rPr>
        <w:t xml:space="preserve"> accordingly</w:t>
      </w:r>
      <w:r w:rsidR="00D66571">
        <w:rPr>
          <w:lang w:val="en-US"/>
        </w:rPr>
        <w:t>.</w:t>
      </w:r>
      <w:r w:rsidR="00A17B2A">
        <w:rPr>
          <w:lang w:val="en-US"/>
        </w:rPr>
        <w:t xml:space="preserve"> </w:t>
      </w:r>
      <w:r w:rsidR="00F1193E">
        <w:rPr>
          <w:lang w:val="en-US"/>
        </w:rPr>
        <w:t>T</w:t>
      </w:r>
      <w:r w:rsidR="00A17B2A">
        <w:rPr>
          <w:lang w:val="en-US"/>
        </w:rPr>
        <w:t xml:space="preserve">he gross number of training data </w:t>
      </w:r>
      <w:r w:rsidR="00F1193E">
        <w:rPr>
          <w:lang w:val="en-US"/>
        </w:rPr>
        <w:t xml:space="preserve">for both training </w:t>
      </w:r>
      <w:r w:rsidR="435139EF" w:rsidRPr="72E1AD95">
        <w:rPr>
          <w:lang w:val="en-US"/>
        </w:rPr>
        <w:t>approaches</w:t>
      </w:r>
      <w:r w:rsidR="00F1193E">
        <w:rPr>
          <w:lang w:val="en-US"/>
        </w:rPr>
        <w:t xml:space="preserve"> is the same </w:t>
      </w:r>
      <w:r w:rsidR="435139EF" w:rsidRPr="72E1AD95">
        <w:rPr>
          <w:lang w:val="en-US"/>
        </w:rPr>
        <w:t>(</w:t>
      </w:r>
      <w:r w:rsidR="00F1193E">
        <w:rPr>
          <w:lang w:val="en-US"/>
        </w:rPr>
        <w:t>13k</w:t>
      </w:r>
      <w:r w:rsidR="435139EF" w:rsidRPr="72E1AD95">
        <w:rPr>
          <w:lang w:val="en-US"/>
        </w:rPr>
        <w:t xml:space="preserve"> samples).</w:t>
      </w:r>
    </w:p>
    <w:p w14:paraId="01AFF1F2" w14:textId="3F9ED598" w:rsidR="006A7691" w:rsidRPr="00386E2A" w:rsidRDefault="006A7691" w:rsidP="00F87AC9">
      <w:pPr>
        <w:rPr>
          <w:lang w:val="en-US"/>
        </w:rPr>
      </w:pPr>
      <w:r w:rsidRPr="00386E2A">
        <w:rPr>
          <w:b/>
          <w:bCs/>
          <w:lang w:val="en-US"/>
        </w:rPr>
        <w:t>Table 2</w:t>
      </w:r>
      <w:r>
        <w:rPr>
          <w:lang w:val="en-US"/>
        </w:rPr>
        <w:t>: Computational complexity, model complexity and training dataset size.</w:t>
      </w:r>
    </w:p>
    <w:tbl>
      <w:tblPr>
        <w:tblStyle w:val="TableGrid7"/>
        <w:tblW w:w="9630" w:type="dxa"/>
        <w:tblInd w:w="25" w:type="dxa"/>
        <w:tblLayout w:type="fixed"/>
        <w:tblLook w:val="04A0" w:firstRow="1" w:lastRow="0" w:firstColumn="1" w:lastColumn="0" w:noHBand="0" w:noVBand="1"/>
      </w:tblPr>
      <w:tblGrid>
        <w:gridCol w:w="3210"/>
        <w:gridCol w:w="3210"/>
        <w:gridCol w:w="3210"/>
      </w:tblGrid>
      <w:tr w:rsidR="00F87AC9" w:rsidRPr="00CC05FC" w14:paraId="175B4004" w14:textId="77777777" w:rsidTr="00386E2A">
        <w:tc>
          <w:tcPr>
            <w:tcW w:w="3210" w:type="dxa"/>
          </w:tcPr>
          <w:p w14:paraId="030C6463" w14:textId="77777777" w:rsidR="00F87AC9" w:rsidRPr="00386E2A" w:rsidRDefault="00F87AC9" w:rsidP="001818B5">
            <w:pPr>
              <w:rPr>
                <w:rFonts w:eastAsia="Segoe UI"/>
                <w:color w:val="242424"/>
                <w:lang w:val="en-US"/>
              </w:rPr>
            </w:pPr>
            <w:r w:rsidRPr="00386E2A">
              <w:rPr>
                <w:rFonts w:eastAsia="Segoe UI"/>
                <w:color w:val="242424"/>
                <w:lang w:val="en-US"/>
              </w:rPr>
              <w:t>AI models</w:t>
            </w:r>
          </w:p>
        </w:tc>
        <w:tc>
          <w:tcPr>
            <w:tcW w:w="3210" w:type="dxa"/>
          </w:tcPr>
          <w:p w14:paraId="0D73EA2F" w14:textId="77777777" w:rsidR="00F87AC9" w:rsidRPr="00386E2A" w:rsidRDefault="00F87AC9" w:rsidP="001818B5">
            <w:pPr>
              <w:rPr>
                <w:rFonts w:eastAsia="Segoe UI"/>
                <w:color w:val="242424"/>
                <w:lang w:val="en-US"/>
              </w:rPr>
            </w:pPr>
            <w:r w:rsidRPr="00386E2A">
              <w:rPr>
                <w:rFonts w:eastAsia="Segoe UI"/>
                <w:color w:val="242424"/>
                <w:lang w:val="en-US"/>
              </w:rPr>
              <w:t>FCNN training based on random data selection</w:t>
            </w:r>
          </w:p>
        </w:tc>
        <w:tc>
          <w:tcPr>
            <w:tcW w:w="3210" w:type="dxa"/>
          </w:tcPr>
          <w:p w14:paraId="32EBB3BE" w14:textId="77777777" w:rsidR="00F87AC9" w:rsidRPr="00386E2A" w:rsidRDefault="00F87AC9" w:rsidP="001818B5">
            <w:pPr>
              <w:rPr>
                <w:rFonts w:eastAsia="Segoe UI"/>
                <w:color w:val="242424"/>
                <w:lang w:val="en-US"/>
              </w:rPr>
            </w:pPr>
            <w:r w:rsidRPr="00386E2A">
              <w:rPr>
                <w:rFonts w:eastAsia="Segoe UI"/>
                <w:color w:val="242424"/>
                <w:lang w:val="en-US"/>
              </w:rPr>
              <w:t>FCNN training based on on-demand labeled data</w:t>
            </w:r>
          </w:p>
        </w:tc>
      </w:tr>
      <w:tr w:rsidR="00F87AC9" w:rsidRPr="00CC05FC" w14:paraId="666E58D1" w14:textId="77777777" w:rsidTr="00386E2A">
        <w:tc>
          <w:tcPr>
            <w:tcW w:w="3210" w:type="dxa"/>
          </w:tcPr>
          <w:p w14:paraId="22B39194" w14:textId="579E05B3" w:rsidR="00F87AC9" w:rsidRPr="00386E2A" w:rsidRDefault="00365C0D" w:rsidP="001818B5">
            <w:pPr>
              <w:rPr>
                <w:rFonts w:eastAsia="Segoe UI"/>
                <w:color w:val="242424"/>
                <w:lang w:val="en-US"/>
              </w:rPr>
            </w:pPr>
            <w:r>
              <w:rPr>
                <w:rFonts w:eastAsia="Segoe UI"/>
                <w:color w:val="242424"/>
                <w:lang w:val="en-US"/>
              </w:rPr>
              <w:t>FLOPs</w:t>
            </w:r>
            <w:r w:rsidR="001D1772">
              <w:rPr>
                <w:rFonts w:eastAsia="Segoe UI"/>
                <w:color w:val="242424"/>
                <w:lang w:val="en-US"/>
              </w:rPr>
              <w:t xml:space="preserve"> (</w:t>
            </w:r>
            <w:r w:rsidR="001D1772">
              <w:t>floating point operations</w:t>
            </w:r>
            <w:r w:rsidR="001D1772">
              <w:rPr>
                <w:rFonts w:eastAsia="Segoe UI"/>
                <w:color w:val="242424"/>
                <w:lang w:val="en-US"/>
              </w:rPr>
              <w:t>)</w:t>
            </w:r>
          </w:p>
        </w:tc>
        <w:tc>
          <w:tcPr>
            <w:tcW w:w="3210" w:type="dxa"/>
          </w:tcPr>
          <w:p w14:paraId="5DE4901D" w14:textId="37328BEC" w:rsidR="00F87AC9" w:rsidRPr="00386E2A" w:rsidRDefault="00F87AC9" w:rsidP="001818B5">
            <w:pPr>
              <w:jc w:val="center"/>
              <w:rPr>
                <w:rFonts w:eastAsia="Segoe UI"/>
                <w:color w:val="242424"/>
                <w:lang w:val="en-US"/>
              </w:rPr>
            </w:pPr>
            <w:r w:rsidRPr="00CC05FC">
              <w:rPr>
                <w:rFonts w:eastAsia="Segoe UI"/>
                <w:color w:val="242424"/>
                <w:lang w:val="en-US"/>
              </w:rPr>
              <w:t>2.38M</w:t>
            </w:r>
          </w:p>
        </w:tc>
        <w:tc>
          <w:tcPr>
            <w:tcW w:w="3210" w:type="dxa"/>
          </w:tcPr>
          <w:p w14:paraId="24798EF7" w14:textId="011BEBB3" w:rsidR="00F87AC9" w:rsidRPr="00386E2A" w:rsidRDefault="00F87AC9" w:rsidP="001818B5">
            <w:pPr>
              <w:jc w:val="center"/>
              <w:rPr>
                <w:rFonts w:eastAsia="Segoe UI"/>
                <w:color w:val="242424"/>
                <w:lang w:val="en-US"/>
              </w:rPr>
            </w:pPr>
            <w:r w:rsidRPr="00CC05FC">
              <w:rPr>
                <w:rFonts w:eastAsia="Segoe UI"/>
                <w:color w:val="242424"/>
                <w:lang w:val="en-US"/>
              </w:rPr>
              <w:t>4.33M</w:t>
            </w:r>
          </w:p>
        </w:tc>
      </w:tr>
      <w:tr w:rsidR="00F87AC9" w:rsidRPr="00CC05FC" w14:paraId="5DF41029" w14:textId="77777777" w:rsidTr="00386E2A">
        <w:tc>
          <w:tcPr>
            <w:tcW w:w="3210" w:type="dxa"/>
          </w:tcPr>
          <w:p w14:paraId="325247E2" w14:textId="19012D95" w:rsidR="00F87AC9" w:rsidRPr="00386E2A" w:rsidRDefault="005B5F73" w:rsidP="001818B5">
            <w:pPr>
              <w:rPr>
                <w:rFonts w:eastAsia="Segoe UI"/>
                <w:color w:val="242424"/>
                <w:lang w:val="en-US"/>
              </w:rPr>
            </w:pPr>
            <w:r>
              <w:rPr>
                <w:rFonts w:eastAsia="Segoe UI"/>
                <w:color w:val="242424"/>
                <w:lang w:val="en-US"/>
              </w:rPr>
              <w:t>Model size (p</w:t>
            </w:r>
            <w:r w:rsidR="00F87AC9" w:rsidRPr="00CC05FC">
              <w:rPr>
                <w:rFonts w:eastAsia="Segoe UI"/>
                <w:color w:val="242424"/>
                <w:lang w:val="en-US"/>
              </w:rPr>
              <w:t xml:space="preserve">arameter </w:t>
            </w:r>
            <w:r w:rsidR="000706AC">
              <w:rPr>
                <w:rFonts w:eastAsia="Segoe UI"/>
                <w:color w:val="242424"/>
                <w:lang w:val="en-US"/>
              </w:rPr>
              <w:t>#</w:t>
            </w:r>
            <w:r w:rsidR="00205582">
              <w:rPr>
                <w:rFonts w:eastAsia="Segoe UI"/>
                <w:color w:val="242424"/>
                <w:lang w:val="en-US"/>
              </w:rPr>
              <w:t>)</w:t>
            </w:r>
          </w:p>
        </w:tc>
        <w:tc>
          <w:tcPr>
            <w:tcW w:w="3210" w:type="dxa"/>
          </w:tcPr>
          <w:p w14:paraId="199C698B" w14:textId="77777777" w:rsidR="00F87AC9" w:rsidRPr="00386E2A" w:rsidRDefault="00F87AC9" w:rsidP="001818B5">
            <w:pPr>
              <w:jc w:val="center"/>
              <w:rPr>
                <w:rFonts w:eastAsia="Segoe UI"/>
                <w:color w:val="242424"/>
                <w:lang w:val="en-US"/>
              </w:rPr>
            </w:pPr>
            <w:r w:rsidRPr="00CC05FC">
              <w:rPr>
                <w:rFonts w:eastAsia="Segoe UI"/>
                <w:color w:val="242424"/>
                <w:lang w:val="en-US"/>
              </w:rPr>
              <w:t>0.24M</w:t>
            </w:r>
          </w:p>
        </w:tc>
        <w:tc>
          <w:tcPr>
            <w:tcW w:w="3210" w:type="dxa"/>
          </w:tcPr>
          <w:p w14:paraId="2089B511" w14:textId="77777777" w:rsidR="00F87AC9" w:rsidRPr="00386E2A" w:rsidRDefault="00F87AC9" w:rsidP="001818B5">
            <w:pPr>
              <w:jc w:val="center"/>
              <w:rPr>
                <w:rFonts w:eastAsia="Segoe UI"/>
                <w:color w:val="242424"/>
                <w:lang w:val="en-US"/>
              </w:rPr>
            </w:pPr>
            <w:r w:rsidRPr="00CC05FC">
              <w:rPr>
                <w:rFonts w:eastAsia="Segoe UI"/>
                <w:color w:val="242424"/>
                <w:lang w:val="en-US"/>
              </w:rPr>
              <w:t>0.31M</w:t>
            </w:r>
          </w:p>
        </w:tc>
      </w:tr>
      <w:tr w:rsidR="00F87AC9" w:rsidRPr="00CC05FC" w14:paraId="6D3A2D6B" w14:textId="77777777" w:rsidTr="00386E2A">
        <w:tc>
          <w:tcPr>
            <w:tcW w:w="3210" w:type="dxa"/>
          </w:tcPr>
          <w:p w14:paraId="771CDD91" w14:textId="77777777" w:rsidR="00F87AC9" w:rsidRPr="00386E2A" w:rsidRDefault="00F87AC9" w:rsidP="001818B5">
            <w:pPr>
              <w:rPr>
                <w:rFonts w:eastAsia="Segoe UI"/>
                <w:color w:val="242424"/>
                <w:lang w:val="en-US"/>
              </w:rPr>
            </w:pPr>
            <w:r w:rsidRPr="00CC05FC">
              <w:rPr>
                <w:rFonts w:eastAsia="Segoe UI"/>
                <w:color w:val="242424"/>
                <w:lang w:val="en-US"/>
              </w:rPr>
              <w:t>Training data requirements</w:t>
            </w:r>
          </w:p>
        </w:tc>
        <w:tc>
          <w:tcPr>
            <w:tcW w:w="3210" w:type="dxa"/>
          </w:tcPr>
          <w:p w14:paraId="296CFA5D" w14:textId="5DC111CB" w:rsidR="00F87AC9" w:rsidRPr="00386E2A" w:rsidRDefault="00F87AC9" w:rsidP="001818B5">
            <w:pPr>
              <w:jc w:val="center"/>
              <w:rPr>
                <w:rFonts w:eastAsia="Segoe UI"/>
                <w:color w:val="242424"/>
                <w:lang w:val="en-US"/>
              </w:rPr>
            </w:pPr>
            <w:r w:rsidRPr="00CC05FC">
              <w:rPr>
                <w:rFonts w:eastAsia="Segoe UI"/>
                <w:color w:val="242424"/>
                <w:lang w:val="en-US"/>
              </w:rPr>
              <w:t>13</w:t>
            </w:r>
            <w:r w:rsidR="007A49B1">
              <w:rPr>
                <w:rFonts w:eastAsia="Segoe UI"/>
                <w:color w:val="242424"/>
                <w:lang w:val="en-US"/>
              </w:rPr>
              <w:t>k</w:t>
            </w:r>
          </w:p>
        </w:tc>
        <w:tc>
          <w:tcPr>
            <w:tcW w:w="3210" w:type="dxa"/>
          </w:tcPr>
          <w:p w14:paraId="54CD90D5" w14:textId="39C344F0" w:rsidR="00F87AC9" w:rsidRPr="00386E2A" w:rsidRDefault="00F87AC9" w:rsidP="001818B5">
            <w:pPr>
              <w:jc w:val="center"/>
              <w:rPr>
                <w:rFonts w:eastAsia="Segoe UI"/>
                <w:color w:val="242424"/>
                <w:lang w:val="en-US"/>
              </w:rPr>
            </w:pPr>
            <w:r w:rsidRPr="00CC05FC">
              <w:rPr>
                <w:rFonts w:eastAsia="Segoe UI"/>
                <w:color w:val="242424"/>
                <w:lang w:val="en-US"/>
              </w:rPr>
              <w:t>13</w:t>
            </w:r>
            <w:r w:rsidR="007A49B1">
              <w:rPr>
                <w:rFonts w:eastAsia="Segoe UI"/>
                <w:color w:val="242424"/>
                <w:lang w:val="en-US"/>
              </w:rPr>
              <w:t>k</w:t>
            </w:r>
          </w:p>
        </w:tc>
      </w:tr>
    </w:tbl>
    <w:p w14:paraId="1154059C" w14:textId="77777777" w:rsidR="006A7691" w:rsidRDefault="006A7691" w:rsidP="006A7691">
      <w:pPr>
        <w:jc w:val="both"/>
        <w:rPr>
          <w:b/>
          <w:bCs/>
        </w:rPr>
      </w:pPr>
    </w:p>
    <w:p w14:paraId="7099E4DE" w14:textId="03D839B2" w:rsidR="006A7691" w:rsidRPr="00502BE3" w:rsidRDefault="006A7691" w:rsidP="006A7691">
      <w:pPr>
        <w:jc w:val="both"/>
        <w:rPr>
          <w:b/>
          <w:bCs/>
        </w:rPr>
      </w:pPr>
      <w:r w:rsidRPr="00502BE3">
        <w:rPr>
          <w:b/>
          <w:bCs/>
        </w:rPr>
        <w:t>Observation</w:t>
      </w:r>
      <w:r w:rsidR="00BE73CC">
        <w:rPr>
          <w:b/>
          <w:bCs/>
        </w:rPr>
        <w:t>-7</w:t>
      </w:r>
      <w:r w:rsidRPr="00502BE3">
        <w:rPr>
          <w:b/>
          <w:bCs/>
        </w:rPr>
        <w:t xml:space="preserve">: In general, it </w:t>
      </w:r>
      <w:r>
        <w:rPr>
          <w:b/>
          <w:bCs/>
        </w:rPr>
        <w:t>is evident</w:t>
      </w:r>
      <w:r w:rsidRPr="00502BE3">
        <w:rPr>
          <w:b/>
          <w:bCs/>
        </w:rPr>
        <w:t xml:space="preserve"> that the use of on-demand labelling significantly reduces the required labelled data during the training phase</w:t>
      </w:r>
      <w:r>
        <w:rPr>
          <w:b/>
          <w:bCs/>
        </w:rPr>
        <w:t>, with minimal added computational and model complexity</w:t>
      </w:r>
      <w:r w:rsidRPr="00502BE3">
        <w:rPr>
          <w:b/>
          <w:bCs/>
        </w:rPr>
        <w:t>.</w:t>
      </w:r>
    </w:p>
    <w:p w14:paraId="5AEE01D9" w14:textId="46E90377" w:rsidR="006A7691" w:rsidRPr="00386E2A" w:rsidRDefault="006A7691" w:rsidP="006A7691">
      <w:pPr>
        <w:jc w:val="both"/>
        <w:rPr>
          <w:b/>
          <w:bCs/>
        </w:rPr>
      </w:pPr>
      <w:r w:rsidRPr="00386E2A">
        <w:rPr>
          <w:b/>
          <w:bCs/>
        </w:rPr>
        <w:t>Proposal</w:t>
      </w:r>
      <w:r w:rsidR="00BE73CC">
        <w:rPr>
          <w:b/>
          <w:bCs/>
        </w:rPr>
        <w:t>-12</w:t>
      </w:r>
      <w:r w:rsidRPr="00386E2A">
        <w:rPr>
          <w:b/>
          <w:bCs/>
        </w:rPr>
        <w:t xml:space="preserve">: </w:t>
      </w:r>
      <w:r>
        <w:rPr>
          <w:b/>
          <w:bCs/>
        </w:rPr>
        <w:t>RAN1 to investigate further the</w:t>
      </w:r>
      <w:r w:rsidRPr="00386E2A">
        <w:rPr>
          <w:b/>
          <w:bCs/>
        </w:rPr>
        <w:t xml:space="preserve"> use of on-demand labelling mechanisms for AI/ML based positioning accuracy enhancements. </w:t>
      </w:r>
    </w:p>
    <w:p w14:paraId="7AFEF64E" w14:textId="77777777" w:rsidR="00C30E39" w:rsidRPr="00386E2A" w:rsidRDefault="00C30E39" w:rsidP="00562AB1">
      <w:pPr>
        <w:rPr>
          <w:rFonts w:cs="Arial"/>
          <w:color w:val="FF0000"/>
          <w:lang w:val="en-US"/>
        </w:rPr>
      </w:pPr>
    </w:p>
    <w:p w14:paraId="04BE597C" w14:textId="42BB5C3A" w:rsidR="009F00E8" w:rsidRDefault="00E33861" w:rsidP="17F0BA85">
      <w:pPr>
        <w:pStyle w:val="Heading2"/>
        <w:rPr>
          <w:rStyle w:val="normaltextrun"/>
          <w:rFonts w:cs="Arial"/>
        </w:rPr>
      </w:pPr>
      <w:r>
        <w:rPr>
          <w:rStyle w:val="normaltextrun"/>
          <w:rFonts w:cs="Arial"/>
        </w:rPr>
        <w:t>Scenario Dependence of Positioning Approach</w:t>
      </w:r>
      <w:r w:rsidR="005A1E47">
        <w:rPr>
          <w:rStyle w:val="normaltextrun"/>
          <w:rFonts w:cs="Arial"/>
        </w:rPr>
        <w:t>es</w:t>
      </w:r>
    </w:p>
    <w:p w14:paraId="157BA22C" w14:textId="77777777" w:rsidR="009F00E8" w:rsidRDefault="009F00E8" w:rsidP="009F00E8">
      <w:pPr>
        <w:pStyle w:val="Heading3"/>
        <w:rPr>
          <w:lang w:val="en-US"/>
        </w:rPr>
      </w:pPr>
      <w:r w:rsidRPr="00562AB1">
        <w:rPr>
          <w:lang w:val="en-US"/>
        </w:rPr>
        <w:t>Deployment Scenario and Simulation Assumptions</w:t>
      </w:r>
      <w:r>
        <w:rPr>
          <w:lang w:val="en-US"/>
        </w:rPr>
        <w:t xml:space="preserve"> </w:t>
      </w:r>
    </w:p>
    <w:p w14:paraId="23144268" w14:textId="5DAC81CC" w:rsidR="575F18BD" w:rsidRDefault="00C209C6" w:rsidP="00386E2A">
      <w:pPr>
        <w:jc w:val="both"/>
        <w:rPr>
          <w:lang w:val="en-US"/>
        </w:rPr>
      </w:pPr>
      <w:r>
        <w:rPr>
          <w:lang w:val="en-US"/>
        </w:rPr>
        <w:t xml:space="preserve">Evaluations related to the scenario dependence of positioning approaches, described in Sec. 3.2 of </w:t>
      </w:r>
      <w:r>
        <w:rPr>
          <w:lang w:val="en-US"/>
        </w:rPr>
        <w:fldChar w:fldCharType="begin"/>
      </w:r>
      <w:r>
        <w:rPr>
          <w:lang w:val="en-US"/>
        </w:rPr>
        <w:instrText xml:space="preserve"> REF _Ref110521134 \r \h </w:instrText>
      </w:r>
      <w:r>
        <w:rPr>
          <w:lang w:val="en-US"/>
        </w:rPr>
      </w:r>
      <w:r>
        <w:rPr>
          <w:lang w:val="en-US"/>
        </w:rPr>
        <w:fldChar w:fldCharType="separate"/>
      </w:r>
      <w:r>
        <w:rPr>
          <w:lang w:val="en-US"/>
        </w:rPr>
        <w:t>[4]</w:t>
      </w:r>
      <w:r>
        <w:rPr>
          <w:lang w:val="en-US"/>
        </w:rPr>
        <w:fldChar w:fldCharType="end"/>
      </w:r>
      <w:r>
        <w:rPr>
          <w:lang w:val="en-US"/>
        </w:rPr>
        <w:t xml:space="preserve">, is presented in this section. As part of these evaluations, </w:t>
      </w:r>
      <w:proofErr w:type="spellStart"/>
      <w:r w:rsidR="575F18BD" w:rsidRPr="575F18BD">
        <w:rPr>
          <w:lang w:val="en-US"/>
        </w:rPr>
        <w:t>InF</w:t>
      </w:r>
      <w:proofErr w:type="spellEnd"/>
      <w:r w:rsidR="575F18BD" w:rsidRPr="575F18BD">
        <w:rPr>
          <w:lang w:val="en-US"/>
        </w:rPr>
        <w:t xml:space="preserve">-DH </w:t>
      </w:r>
      <w:r>
        <w:rPr>
          <w:lang w:val="en-US"/>
        </w:rPr>
        <w:t xml:space="preserve">sub-scenario with </w:t>
      </w:r>
      <w:r w:rsidRPr="0EE15724">
        <w:rPr>
          <w:rFonts w:eastAsia="Times New Roman"/>
          <w:color w:val="000000" w:themeColor="text1"/>
        </w:rPr>
        <w:t>{40%, 2m, 2m}</w:t>
      </w:r>
      <w:r w:rsidR="575F18BD" w:rsidRPr="575F18BD">
        <w:rPr>
          <w:lang w:val="en-US"/>
        </w:rPr>
        <w:t xml:space="preserve"> and </w:t>
      </w:r>
      <w:r w:rsidRPr="0EE15724">
        <w:rPr>
          <w:rFonts w:eastAsia="Times New Roman"/>
          <w:color w:val="000000" w:themeColor="text1"/>
        </w:rPr>
        <w:t>{</w:t>
      </w:r>
      <w:r>
        <w:rPr>
          <w:rFonts w:eastAsia="Times New Roman"/>
          <w:color w:val="000000" w:themeColor="text1"/>
        </w:rPr>
        <w:t>6</w:t>
      </w:r>
      <w:r w:rsidRPr="0EE15724">
        <w:rPr>
          <w:rFonts w:eastAsia="Times New Roman"/>
          <w:color w:val="000000" w:themeColor="text1"/>
        </w:rPr>
        <w:t xml:space="preserve">0%, </w:t>
      </w:r>
      <w:r>
        <w:rPr>
          <w:rFonts w:eastAsia="Times New Roman"/>
          <w:color w:val="000000" w:themeColor="text1"/>
        </w:rPr>
        <w:t>6</w:t>
      </w:r>
      <w:r w:rsidRPr="0EE15724">
        <w:rPr>
          <w:rFonts w:eastAsia="Times New Roman"/>
          <w:color w:val="000000" w:themeColor="text1"/>
        </w:rPr>
        <w:t>m, 2m}</w:t>
      </w:r>
      <w:r w:rsidR="575F18BD" w:rsidRPr="575F18BD">
        <w:rPr>
          <w:lang w:val="en-US"/>
        </w:rPr>
        <w:t xml:space="preserve"> </w:t>
      </w:r>
      <w:r>
        <w:rPr>
          <w:lang w:val="en-US"/>
        </w:rPr>
        <w:t>clutter densities</w:t>
      </w:r>
      <w:r w:rsidRPr="575F18BD">
        <w:rPr>
          <w:lang w:val="en-US"/>
        </w:rPr>
        <w:t xml:space="preserve"> </w:t>
      </w:r>
      <w:r w:rsidR="575F18BD" w:rsidRPr="575F18BD">
        <w:rPr>
          <w:lang w:val="en-US"/>
        </w:rPr>
        <w:t>are considered which is referred to as Scenario 1 and 2 in this document, respectively.</w:t>
      </w:r>
      <w:r w:rsidR="0095759A">
        <w:rPr>
          <w:lang w:val="en-US"/>
        </w:rPr>
        <w:t xml:space="preserve"> Other parameters used for evaluations are as shown in Table 1.</w:t>
      </w:r>
    </w:p>
    <w:p w14:paraId="012560BE" w14:textId="153944EA" w:rsidR="575F18BD" w:rsidRDefault="575F18BD" w:rsidP="00386E2A">
      <w:pPr>
        <w:jc w:val="both"/>
        <w:rPr>
          <w:lang w:val="en-US"/>
        </w:rPr>
      </w:pPr>
      <w:r w:rsidRPr="575F18BD">
        <w:rPr>
          <w:lang w:val="en-US"/>
        </w:rPr>
        <w:t>One benchmark and two ML-based positioning methods are evaluated</w:t>
      </w:r>
      <w:r w:rsidR="000E10EC">
        <w:rPr>
          <w:lang w:val="en-US"/>
        </w:rPr>
        <w:t>, with the high-level overview of these approaches</w:t>
      </w:r>
      <w:r w:rsidR="00FC5C33">
        <w:rPr>
          <w:lang w:val="en-US"/>
        </w:rPr>
        <w:t xml:space="preserve"> depicted in Fig. </w:t>
      </w:r>
      <w:r w:rsidR="000E10EC">
        <w:rPr>
          <w:lang w:val="en-US"/>
        </w:rPr>
        <w:t>4</w:t>
      </w:r>
      <w:r w:rsidRPr="575F18BD">
        <w:rPr>
          <w:lang w:val="en-US"/>
        </w:rPr>
        <w:t>.</w:t>
      </w:r>
      <w:r w:rsidR="0076024D">
        <w:rPr>
          <w:lang w:val="en-US"/>
        </w:rPr>
        <w:t xml:space="preserve"> One of the ML-based methods and the benchmark method are associated with two-step positioning where an intermediate feature, i.e., </w:t>
      </w:r>
      <w:proofErr w:type="spellStart"/>
      <w:r w:rsidR="0076024D">
        <w:rPr>
          <w:lang w:val="en-US"/>
        </w:rPr>
        <w:t>ToA</w:t>
      </w:r>
      <w:proofErr w:type="spellEnd"/>
      <w:r w:rsidR="0076024D">
        <w:rPr>
          <w:lang w:val="en-US"/>
        </w:rPr>
        <w:t xml:space="preserve"> in this c</w:t>
      </w:r>
      <w:r w:rsidR="00FC5C33">
        <w:rPr>
          <w:lang w:val="en-US"/>
        </w:rPr>
        <w:t>a</w:t>
      </w:r>
      <w:r w:rsidR="0076024D">
        <w:rPr>
          <w:lang w:val="en-US"/>
        </w:rPr>
        <w:t xml:space="preserve">se, based on an input CIR which is, then, used for position estimation. The remaining ML-based positioning method is fingerprinting-based, also referred as one-step positioning, multiple CIRs are input to an ML method directly estimating the position, i.e., without any explicit intermediate feature estimation. </w:t>
      </w:r>
    </w:p>
    <w:p w14:paraId="447CD64B" w14:textId="1525F557" w:rsidR="00E41968" w:rsidRDefault="0076024D" w:rsidP="00386E2A">
      <w:pPr>
        <w:jc w:val="both"/>
        <w:rPr>
          <w:lang w:val="en-US"/>
        </w:rPr>
      </w:pPr>
      <w:r>
        <w:rPr>
          <w:lang w:val="en-US"/>
        </w:rPr>
        <w:t>T</w:t>
      </w:r>
      <w:r w:rsidR="00E41968">
        <w:rPr>
          <w:lang w:val="en-US"/>
        </w:rPr>
        <w:t xml:space="preserve">he benchmark method </w:t>
      </w:r>
      <w:r>
        <w:rPr>
          <w:lang w:val="en-US"/>
        </w:rPr>
        <w:t xml:space="preserve">employs </w:t>
      </w:r>
      <w:r w:rsidR="00E41968">
        <w:rPr>
          <w:lang w:val="en-US"/>
        </w:rPr>
        <w:t xml:space="preserve">a peak detection </w:t>
      </w:r>
      <w:r>
        <w:rPr>
          <w:lang w:val="en-US"/>
        </w:rPr>
        <w:t xml:space="preserve">for </w:t>
      </w:r>
      <w:proofErr w:type="spellStart"/>
      <w:r>
        <w:rPr>
          <w:lang w:val="en-US"/>
        </w:rPr>
        <w:t>ToA</w:t>
      </w:r>
      <w:proofErr w:type="spellEnd"/>
      <w:r>
        <w:rPr>
          <w:lang w:val="en-US"/>
        </w:rPr>
        <w:t xml:space="preserve"> estimation</w:t>
      </w:r>
      <w:r w:rsidR="00E41968">
        <w:rPr>
          <w:lang w:val="en-US"/>
        </w:rPr>
        <w:t xml:space="preserve">. </w:t>
      </w:r>
      <w:r w:rsidR="00E41968" w:rsidRPr="00E41968">
        <w:rPr>
          <w:lang w:val="en-US"/>
        </w:rPr>
        <w:t>The index of the first peak of the CIR above a noise</w:t>
      </w:r>
      <w:r w:rsidR="00E41968">
        <w:rPr>
          <w:lang w:val="en-US"/>
        </w:rPr>
        <w:t xml:space="preserve"> </w:t>
      </w:r>
      <w:r w:rsidR="00E41968" w:rsidRPr="00E41968">
        <w:rPr>
          <w:lang w:val="en-US"/>
        </w:rPr>
        <w:t xml:space="preserve">threshold is considered as </w:t>
      </w:r>
      <w:proofErr w:type="spellStart"/>
      <w:r w:rsidR="00E41968" w:rsidRPr="00E41968">
        <w:rPr>
          <w:lang w:val="en-US"/>
        </w:rPr>
        <w:t>ToA</w:t>
      </w:r>
      <w:proofErr w:type="spellEnd"/>
      <w:r w:rsidR="00E41968">
        <w:rPr>
          <w:lang w:val="en-US"/>
        </w:rPr>
        <w:t xml:space="preserve"> where the </w:t>
      </w:r>
      <w:r w:rsidR="00E41968" w:rsidRPr="00E41968">
        <w:rPr>
          <w:lang w:val="en-US"/>
        </w:rPr>
        <w:t>noise</w:t>
      </w:r>
      <w:r w:rsidR="00E41968">
        <w:rPr>
          <w:lang w:val="en-US"/>
        </w:rPr>
        <w:t xml:space="preserve"> </w:t>
      </w:r>
      <w:r w:rsidR="00E41968" w:rsidRPr="00E41968">
        <w:rPr>
          <w:lang w:val="en-US"/>
        </w:rPr>
        <w:t xml:space="preserve">threshold </w:t>
      </w:r>
      <w:r w:rsidR="00E41968">
        <w:rPr>
          <w:lang w:val="en-US"/>
        </w:rPr>
        <w:t xml:space="preserve">is defined </w:t>
      </w:r>
      <w:r w:rsidR="00E41968" w:rsidRPr="00E41968">
        <w:rPr>
          <w:lang w:val="en-US"/>
        </w:rPr>
        <w:t>in terms of the maximum value of the CIR, formulated as</w:t>
      </w:r>
      <w:r w:rsidR="00B2599A">
        <w:rPr>
          <w:lang w:val="en-US"/>
        </w:rPr>
        <w:t>:</w:t>
      </w:r>
    </w:p>
    <w:p w14:paraId="2F2D459E" w14:textId="08AA3151" w:rsidR="00E41968" w:rsidRPr="00E41968" w:rsidRDefault="005D62DB" w:rsidP="00386E2A">
      <w:pPr>
        <w:jc w:val="both"/>
        <w:rPr>
          <w:lang w:val="en-US"/>
        </w:rPr>
      </w:pPr>
      <m:oMathPara>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i</m:t>
                  </m:r>
                </m:sub>
              </m:sSub>
            </m:sub>
          </m:sSub>
          <m:r>
            <w:rPr>
              <w:rFonts w:ascii="Cambria Math" w:hAnsi="Cambria Math"/>
              <w:lang w:val="en-US"/>
            </w:rPr>
            <m:t>=α</m:t>
          </m:r>
          <m:r>
            <m:rPr>
              <m:sty m:val="p"/>
            </m:rPr>
            <w:rPr>
              <w:rFonts w:ascii="Cambria Math" w:hAnsi="Cambria Math"/>
              <w:lang w:val="en-US"/>
            </w:rPr>
            <m:t>max⁡</m:t>
          </m:r>
          <m:r>
            <w:rPr>
              <w:rFonts w:ascii="Cambria Math" w:hAnsi="Cambria Math"/>
              <w:lang w:val="en-US"/>
            </w:rPr>
            <m:t>{CI</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m:t>
          </m:r>
        </m:oMath>
      </m:oMathPara>
    </w:p>
    <w:p w14:paraId="2974E3F2" w14:textId="534F8AA5" w:rsidR="00E41968" w:rsidRDefault="55A6B9FA" w:rsidP="00386E2A">
      <w:pPr>
        <w:jc w:val="both"/>
        <w:rPr>
          <w:lang w:val="en-US"/>
        </w:rPr>
      </w:pPr>
      <w:r w:rsidRPr="76B098DC">
        <w:rPr>
          <w:lang w:val="en-US"/>
        </w:rPr>
        <w:t xml:space="preserve">with the noise threshold factor α which is optimized using training and validation data to deliver the lowest mean absolute </w:t>
      </w:r>
      <w:proofErr w:type="spellStart"/>
      <w:r w:rsidRPr="76B098DC">
        <w:rPr>
          <w:lang w:val="en-US"/>
        </w:rPr>
        <w:t>ToA</w:t>
      </w:r>
      <w:proofErr w:type="spellEnd"/>
      <w:r w:rsidRPr="76B098DC">
        <w:rPr>
          <w:lang w:val="en-US"/>
        </w:rPr>
        <w:t xml:space="preserve"> error. </w:t>
      </w:r>
      <w:r w:rsidR="05FDD521" w:rsidRPr="76B098DC">
        <w:rPr>
          <w:lang w:val="en-US"/>
        </w:rPr>
        <w:t xml:space="preserve">For the two-step positioning method, a CNN is used to estimate </w:t>
      </w:r>
      <w:proofErr w:type="spellStart"/>
      <w:r w:rsidR="05FDD521" w:rsidRPr="76B098DC">
        <w:rPr>
          <w:lang w:val="en-US"/>
        </w:rPr>
        <w:t>ToA</w:t>
      </w:r>
      <w:proofErr w:type="spellEnd"/>
      <w:r w:rsidR="05FDD521" w:rsidRPr="76B098DC">
        <w:rPr>
          <w:lang w:val="en-US"/>
        </w:rPr>
        <w:t xml:space="preserve"> based on an input CIR. For </w:t>
      </w:r>
      <w:r w:rsidR="64FB6C57" w:rsidRPr="76B098DC">
        <w:rPr>
          <w:lang w:val="en-US"/>
        </w:rPr>
        <w:t>both two-step</w:t>
      </w:r>
      <w:r w:rsidR="05FDD521" w:rsidRPr="76B098DC">
        <w:rPr>
          <w:lang w:val="en-US"/>
        </w:rPr>
        <w:t xml:space="preserve"> estimators, i.e., </w:t>
      </w:r>
      <w:r w:rsidR="64FB6C57" w:rsidRPr="76B098DC">
        <w:rPr>
          <w:lang w:val="en-US"/>
        </w:rPr>
        <w:t xml:space="preserve">the </w:t>
      </w:r>
      <w:r w:rsidR="05FDD521" w:rsidRPr="76B098DC">
        <w:rPr>
          <w:lang w:val="en-US"/>
        </w:rPr>
        <w:t>ML-based and the benchmark, o</w:t>
      </w:r>
      <w:r w:rsidRPr="76B098DC">
        <w:rPr>
          <w:lang w:val="en-US"/>
        </w:rPr>
        <w:t xml:space="preserve">nce </w:t>
      </w:r>
      <w:proofErr w:type="spellStart"/>
      <w:r w:rsidRPr="76B098DC">
        <w:rPr>
          <w:lang w:val="en-US"/>
        </w:rPr>
        <w:t>ToAs</w:t>
      </w:r>
      <w:proofErr w:type="spellEnd"/>
      <w:r w:rsidRPr="76B098DC">
        <w:rPr>
          <w:lang w:val="en-US"/>
        </w:rPr>
        <w:t xml:space="preserve"> are estimated for a UE associated with 18 TRPs, the closest 8 TRPs. i.e., lowest 8 </w:t>
      </w:r>
      <w:proofErr w:type="spellStart"/>
      <w:r w:rsidRPr="76B098DC">
        <w:rPr>
          <w:lang w:val="en-US"/>
        </w:rPr>
        <w:t>ToA</w:t>
      </w:r>
      <w:proofErr w:type="spellEnd"/>
      <w:r w:rsidRPr="76B098DC">
        <w:rPr>
          <w:lang w:val="en-US"/>
        </w:rPr>
        <w:t xml:space="preserve"> estimations, are selected to be used for position estimation. </w:t>
      </w:r>
      <w:r w:rsidR="00B2599A">
        <w:rPr>
          <w:lang w:val="en-US"/>
        </w:rPr>
        <w:t>Eight</w:t>
      </w:r>
      <w:r w:rsidRPr="76B098DC">
        <w:rPr>
          <w:lang w:val="en-US"/>
        </w:rPr>
        <w:t xml:space="preserve"> </w:t>
      </w:r>
      <w:proofErr w:type="spellStart"/>
      <w:r w:rsidRPr="76B098DC">
        <w:rPr>
          <w:lang w:val="en-US"/>
        </w:rPr>
        <w:t>ToA</w:t>
      </w:r>
      <w:proofErr w:type="spellEnd"/>
      <w:r w:rsidRPr="76B098DC">
        <w:rPr>
          <w:lang w:val="en-US"/>
        </w:rPr>
        <w:t xml:space="preserve"> estimations leads to </w:t>
      </w:r>
      <w:r w:rsidR="00B2599A">
        <w:rPr>
          <w:lang w:val="en-US"/>
        </w:rPr>
        <w:t>seven</w:t>
      </w:r>
      <w:r w:rsidRPr="76B098DC">
        <w:rPr>
          <w:lang w:val="en-US"/>
        </w:rPr>
        <w:t xml:space="preserve"> </w:t>
      </w:r>
      <w:proofErr w:type="spellStart"/>
      <w:r w:rsidRPr="76B098DC">
        <w:rPr>
          <w:lang w:val="en-US"/>
        </w:rPr>
        <w:t>TDoA</w:t>
      </w:r>
      <w:proofErr w:type="spellEnd"/>
      <w:r w:rsidRPr="76B098DC">
        <w:rPr>
          <w:lang w:val="en-US"/>
        </w:rPr>
        <w:t xml:space="preserve"> estimation</w:t>
      </w:r>
      <w:r w:rsidR="05FDD521" w:rsidRPr="76B098DC">
        <w:rPr>
          <w:lang w:val="en-US"/>
        </w:rPr>
        <w:t>s</w:t>
      </w:r>
      <w:r w:rsidRPr="76B098DC">
        <w:rPr>
          <w:lang w:val="en-US"/>
        </w:rPr>
        <w:t xml:space="preserve"> which are used in a Taylor series expansion based least squares estimator described in "A Simple and Efficient Estimator for Hyperbolic Location" by Chan and Ho</w:t>
      </w:r>
      <w:r w:rsidR="00B2599A">
        <w:rPr>
          <w:lang w:val="en-US"/>
        </w:rPr>
        <w:t xml:space="preserve"> </w:t>
      </w:r>
      <w:r w:rsidR="00B2599A">
        <w:rPr>
          <w:lang w:val="en-US"/>
        </w:rPr>
        <w:fldChar w:fldCharType="begin"/>
      </w:r>
      <w:r w:rsidR="00B2599A">
        <w:rPr>
          <w:lang w:val="en-US"/>
        </w:rPr>
        <w:instrText xml:space="preserve"> REF _Ref111023720 \r \h </w:instrText>
      </w:r>
      <w:r w:rsidR="00B2599A">
        <w:rPr>
          <w:lang w:val="en-US"/>
        </w:rPr>
      </w:r>
      <w:r w:rsidR="00B2599A">
        <w:rPr>
          <w:lang w:val="en-US"/>
        </w:rPr>
        <w:fldChar w:fldCharType="separate"/>
      </w:r>
      <w:r w:rsidR="00B2599A">
        <w:rPr>
          <w:lang w:val="en-US"/>
        </w:rPr>
        <w:t>[5]</w:t>
      </w:r>
      <w:r w:rsidR="00B2599A">
        <w:rPr>
          <w:lang w:val="en-US"/>
        </w:rPr>
        <w:fldChar w:fldCharType="end"/>
      </w:r>
      <w:r w:rsidR="00B2599A">
        <w:rPr>
          <w:lang w:val="en-US"/>
        </w:rPr>
        <w:t>,</w:t>
      </w:r>
      <w:r w:rsidRPr="76B098DC">
        <w:rPr>
          <w:lang w:val="en-US"/>
        </w:rPr>
        <w:t xml:space="preserve"> Equations (5-7).</w:t>
      </w:r>
    </w:p>
    <w:p w14:paraId="1EFCEC16" w14:textId="121E5FD4" w:rsidR="0083393A" w:rsidRDefault="0083393A" w:rsidP="00386E2A">
      <w:pPr>
        <w:jc w:val="both"/>
        <w:rPr>
          <w:lang w:val="en-US"/>
        </w:rPr>
      </w:pPr>
      <w:r>
        <w:rPr>
          <w:lang w:val="en-US"/>
        </w:rPr>
        <w:t xml:space="preserve">One-step positioning ML method comprises a CNN taking 18 CIRs associated with a UE as input and outputs the two-dimensional </w:t>
      </w:r>
      <w:r w:rsidR="008115D8">
        <w:rPr>
          <w:lang w:val="en-US"/>
        </w:rPr>
        <w:t xml:space="preserve">horizontal </w:t>
      </w:r>
      <w:r>
        <w:rPr>
          <w:lang w:val="en-US"/>
        </w:rPr>
        <w:t>UE position estimation.</w:t>
      </w:r>
    </w:p>
    <w:p w14:paraId="1C6BD2EE" w14:textId="77777777" w:rsidR="00A65DEB" w:rsidRDefault="00A65DEB" w:rsidP="00A65DEB">
      <w:pPr>
        <w:jc w:val="both"/>
        <w:rPr>
          <w:lang w:val="en-US"/>
        </w:rPr>
      </w:pPr>
      <w:r>
        <w:rPr>
          <w:lang w:val="en-US"/>
        </w:rPr>
        <w:t xml:space="preserve">Two-step estimators requires CIR data labeled with ground-truth </w:t>
      </w:r>
      <w:proofErr w:type="spellStart"/>
      <w:r>
        <w:rPr>
          <w:lang w:val="en-US"/>
        </w:rPr>
        <w:t>ToA</w:t>
      </w:r>
      <w:proofErr w:type="spellEnd"/>
      <w:r>
        <w:rPr>
          <w:lang w:val="en-US"/>
        </w:rPr>
        <w:t xml:space="preserve"> while one-step estimator requires CIR data labeled with ground-truth position. The parameters of the three estimators, i.e., weight and biases for the ML estimators and the noise threshold for the peak detection estimators, are optimized based on training and validation data whereas their performances are evaluated based on test data that is different than training and validation data. The utilized data size and the complexity of the ML models are given in Table </w:t>
      </w:r>
      <w:r w:rsidRPr="00386E2A">
        <w:rPr>
          <w:lang w:val="en-US"/>
        </w:rPr>
        <w:t>7.</w:t>
      </w:r>
    </w:p>
    <w:p w14:paraId="324F047C" w14:textId="77777777" w:rsidR="00A65DEB" w:rsidRDefault="00A65DEB" w:rsidP="00386E2A">
      <w:pPr>
        <w:jc w:val="both"/>
        <w:rPr>
          <w:lang w:val="en-US"/>
        </w:rPr>
      </w:pPr>
    </w:p>
    <w:p w14:paraId="723DC067" w14:textId="43D961F6" w:rsidR="0083393A" w:rsidRPr="00FC5C33" w:rsidRDefault="00FC5C33" w:rsidP="575F18BD">
      <w:pPr>
        <w:rPr>
          <w:b/>
          <w:bCs/>
          <w:lang w:val="en-US"/>
        </w:rPr>
      </w:pPr>
      <w:r>
        <w:rPr>
          <w:noProof/>
          <w:lang w:val="en-US"/>
        </w:rPr>
        <w:lastRenderedPageBreak/>
        <w:drawing>
          <wp:inline distT="0" distB="0" distL="0" distR="0" wp14:anchorId="3D70F0A5" wp14:editId="63BC9683">
            <wp:extent cx="1998197" cy="1400376"/>
            <wp:effectExtent l="0" t="0" r="254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1998197" cy="1400376"/>
                    </a:xfrm>
                    <a:prstGeom prst="rect">
                      <a:avLst/>
                    </a:prstGeom>
                    <a:noFill/>
                    <a:ln>
                      <a:noFill/>
                    </a:ln>
                  </pic:spPr>
                </pic:pic>
              </a:graphicData>
            </a:graphic>
          </wp:inline>
        </w:drawing>
      </w:r>
      <w:r>
        <w:rPr>
          <w:noProof/>
          <w:lang w:val="en-US"/>
        </w:rPr>
        <w:t xml:space="preserve">    </w:t>
      </w:r>
      <w:r>
        <w:rPr>
          <w:noProof/>
          <w:lang w:val="en-US"/>
        </w:rPr>
        <w:drawing>
          <wp:inline distT="0" distB="0" distL="0" distR="0" wp14:anchorId="4753F971" wp14:editId="3C2F804E">
            <wp:extent cx="2015925" cy="1378234"/>
            <wp:effectExtent l="0" t="0" r="381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2015925" cy="1378234"/>
                    </a:xfrm>
                    <a:prstGeom prst="rect">
                      <a:avLst/>
                    </a:prstGeom>
                    <a:noFill/>
                    <a:ln>
                      <a:noFill/>
                    </a:ln>
                  </pic:spPr>
                </pic:pic>
              </a:graphicData>
            </a:graphic>
          </wp:inline>
        </w:drawing>
      </w:r>
      <w:r>
        <w:rPr>
          <w:noProof/>
          <w:lang w:val="en-US"/>
        </w:rPr>
        <w:t xml:space="preserve">  </w:t>
      </w:r>
      <w:r>
        <w:rPr>
          <w:noProof/>
          <w:lang w:val="en-US"/>
        </w:rPr>
        <w:drawing>
          <wp:inline distT="0" distB="0" distL="0" distR="0" wp14:anchorId="0D64443A" wp14:editId="0B505826">
            <wp:extent cx="1673317" cy="1165152"/>
            <wp:effectExtent l="0" t="0" r="3175" b="0"/>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1673317" cy="1165152"/>
                    </a:xfrm>
                    <a:prstGeom prst="rect">
                      <a:avLst/>
                    </a:prstGeom>
                    <a:noFill/>
                    <a:ln>
                      <a:noFill/>
                    </a:ln>
                  </pic:spPr>
                </pic:pic>
              </a:graphicData>
            </a:graphic>
          </wp:inline>
        </w:drawing>
      </w:r>
    </w:p>
    <w:p w14:paraId="15CAFBC2" w14:textId="4F5EED6D" w:rsidR="00FC5C33" w:rsidRPr="00386E2A" w:rsidRDefault="000E10EC" w:rsidP="00FC5C33">
      <w:pPr>
        <w:jc w:val="center"/>
        <w:rPr>
          <w:b/>
          <w:bCs/>
          <w:sz w:val="16"/>
          <w:szCs w:val="16"/>
          <w:lang w:val="en-US"/>
        </w:rPr>
      </w:pPr>
      <w:r w:rsidRPr="00386E2A">
        <w:rPr>
          <w:b/>
          <w:bCs/>
          <w:sz w:val="16"/>
          <w:szCs w:val="16"/>
          <w:lang w:val="en-US"/>
        </w:rPr>
        <w:t>a</w:t>
      </w:r>
      <w:r w:rsidR="00FC5C33" w:rsidRPr="00386E2A">
        <w:rPr>
          <w:b/>
          <w:bCs/>
          <w:sz w:val="16"/>
          <w:szCs w:val="16"/>
          <w:lang w:val="en-US"/>
        </w:rPr>
        <w:t xml:space="preserve">: Benchmark two-step positioning      </w:t>
      </w:r>
      <w:r w:rsidR="00FC5C33" w:rsidRPr="00386E2A">
        <w:rPr>
          <w:b/>
          <w:bCs/>
          <w:sz w:val="16"/>
          <w:szCs w:val="16"/>
          <w:lang w:val="en-US"/>
        </w:rPr>
        <w:tab/>
        <w:t xml:space="preserve">   </w:t>
      </w:r>
      <w:r w:rsidR="00FC5C33" w:rsidRPr="00386E2A">
        <w:rPr>
          <w:b/>
          <w:bCs/>
          <w:sz w:val="16"/>
          <w:szCs w:val="16"/>
          <w:lang w:val="en-US"/>
        </w:rPr>
        <w:tab/>
      </w:r>
      <w:r w:rsidRPr="00386E2A">
        <w:rPr>
          <w:b/>
          <w:bCs/>
          <w:sz w:val="16"/>
          <w:szCs w:val="16"/>
          <w:lang w:val="en-US"/>
        </w:rPr>
        <w:t>b</w:t>
      </w:r>
      <w:r w:rsidR="00FC5C33" w:rsidRPr="00386E2A">
        <w:rPr>
          <w:b/>
          <w:bCs/>
          <w:sz w:val="16"/>
          <w:szCs w:val="16"/>
          <w:lang w:val="en-US"/>
        </w:rPr>
        <w:t>: ML two-step positioning</w:t>
      </w:r>
      <w:r w:rsidR="00FC5C33" w:rsidRPr="00386E2A">
        <w:rPr>
          <w:b/>
          <w:bCs/>
          <w:sz w:val="16"/>
          <w:szCs w:val="16"/>
          <w:lang w:val="en-US"/>
        </w:rPr>
        <w:tab/>
      </w:r>
      <w:r w:rsidR="00FC5C33" w:rsidRPr="00386E2A">
        <w:rPr>
          <w:b/>
          <w:bCs/>
          <w:sz w:val="16"/>
          <w:szCs w:val="16"/>
          <w:lang w:val="en-US"/>
        </w:rPr>
        <w:tab/>
        <w:t xml:space="preserve">        </w:t>
      </w:r>
      <w:r w:rsidRPr="00386E2A">
        <w:rPr>
          <w:b/>
          <w:bCs/>
          <w:sz w:val="16"/>
          <w:szCs w:val="16"/>
          <w:lang w:val="en-US"/>
        </w:rPr>
        <w:t>c</w:t>
      </w:r>
      <w:r w:rsidR="00FC5C33" w:rsidRPr="00386E2A">
        <w:rPr>
          <w:b/>
          <w:bCs/>
          <w:sz w:val="16"/>
          <w:szCs w:val="16"/>
          <w:lang w:val="en-US"/>
        </w:rPr>
        <w:t>: ML one-step positioning</w:t>
      </w:r>
    </w:p>
    <w:p w14:paraId="6DEFBFD0" w14:textId="12D25045" w:rsidR="003D2ABD" w:rsidRDefault="000E10EC" w:rsidP="575F18BD">
      <w:pPr>
        <w:rPr>
          <w:lang w:val="en-US"/>
        </w:rPr>
      </w:pPr>
      <w:r w:rsidRPr="00386E2A">
        <w:rPr>
          <w:b/>
          <w:bCs/>
          <w:lang w:val="en-US"/>
        </w:rPr>
        <w:t>Fig. 4</w:t>
      </w:r>
      <w:r w:rsidRPr="00600678">
        <w:rPr>
          <w:lang w:val="en-US"/>
        </w:rPr>
        <w:t>:</w:t>
      </w:r>
      <w:r>
        <w:rPr>
          <w:lang w:val="en-US"/>
        </w:rPr>
        <w:t xml:space="preserve"> High-level overview of the benchmark and ML-based one-step and two-step positioning approaches.</w:t>
      </w:r>
    </w:p>
    <w:p w14:paraId="573D108A" w14:textId="77777777" w:rsidR="003D2ABD" w:rsidRPr="00CA271B" w:rsidRDefault="003D2ABD" w:rsidP="009F00E8">
      <w:pPr>
        <w:rPr>
          <w:lang w:val="en-US"/>
        </w:rPr>
      </w:pPr>
    </w:p>
    <w:p w14:paraId="3E956BCA" w14:textId="77777777" w:rsidR="009F00E8" w:rsidRDefault="009F00E8" w:rsidP="009F00E8">
      <w:pPr>
        <w:pStyle w:val="Heading3"/>
        <w:rPr>
          <w:lang w:val="en-US"/>
        </w:rPr>
      </w:pPr>
      <w:r w:rsidRPr="00562AB1">
        <w:rPr>
          <w:lang w:val="en-US"/>
        </w:rPr>
        <w:t xml:space="preserve">Performance </w:t>
      </w:r>
      <w:r>
        <w:rPr>
          <w:lang w:val="en-US"/>
        </w:rPr>
        <w:t>Evaluation</w:t>
      </w:r>
      <w:r w:rsidRPr="00562AB1">
        <w:rPr>
          <w:lang w:val="en-US"/>
        </w:rPr>
        <w:t xml:space="preserve"> </w:t>
      </w:r>
    </w:p>
    <w:p w14:paraId="7EF46B3B" w14:textId="1A606CAD" w:rsidR="00AD2D1C" w:rsidRDefault="00AD2D1C" w:rsidP="007362C4">
      <w:pPr>
        <w:jc w:val="center"/>
        <w:rPr>
          <w:color w:val="FF0000"/>
          <w:highlight w:val="yellow"/>
          <w:lang w:val="en-US"/>
        </w:rPr>
      </w:pPr>
      <w:r>
        <w:rPr>
          <w:noProof/>
          <w:lang w:val="en-US"/>
        </w:rPr>
        <w:drawing>
          <wp:inline distT="0" distB="0" distL="0" distR="0" wp14:anchorId="281FC816" wp14:editId="0E3AD828">
            <wp:extent cx="3091555" cy="2039315"/>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3091555" cy="2039315"/>
                    </a:xfrm>
                    <a:prstGeom prst="rect">
                      <a:avLst/>
                    </a:prstGeom>
                    <a:noFill/>
                    <a:ln>
                      <a:noFill/>
                    </a:ln>
                  </pic:spPr>
                </pic:pic>
              </a:graphicData>
            </a:graphic>
          </wp:inline>
        </w:drawing>
      </w:r>
    </w:p>
    <w:p w14:paraId="623516DB" w14:textId="4E9F5B37" w:rsidR="007362C4" w:rsidRPr="00600678" w:rsidRDefault="007362C4" w:rsidP="007362C4">
      <w:pPr>
        <w:jc w:val="center"/>
        <w:rPr>
          <w:highlight w:val="yellow"/>
          <w:lang w:val="en-US"/>
        </w:rPr>
      </w:pPr>
      <w:r w:rsidRPr="00386E2A">
        <w:rPr>
          <w:b/>
          <w:bCs/>
          <w:lang w:val="en-US"/>
        </w:rPr>
        <w:t xml:space="preserve">Fig. </w:t>
      </w:r>
      <w:r w:rsidR="003E52FF" w:rsidRPr="00386E2A">
        <w:rPr>
          <w:b/>
          <w:bCs/>
          <w:lang w:val="en-US"/>
        </w:rPr>
        <w:t>5</w:t>
      </w:r>
      <w:r w:rsidRPr="00600678">
        <w:rPr>
          <w:lang w:val="en-US"/>
        </w:rPr>
        <w:t xml:space="preserve">: </w:t>
      </w:r>
      <w:r>
        <w:rPr>
          <w:lang w:val="en-US"/>
        </w:rPr>
        <w:t>CDF of h</w:t>
      </w:r>
      <w:r w:rsidRPr="00600678">
        <w:rPr>
          <w:lang w:val="en-US"/>
        </w:rPr>
        <w:t>orizontal positioning error in Scenario 1 for random selection of training and test data</w:t>
      </w:r>
    </w:p>
    <w:p w14:paraId="46F44E7B" w14:textId="3693764F" w:rsidR="00D23E4C" w:rsidRPr="00B04D92" w:rsidRDefault="00D23E4C" w:rsidP="00D23E4C">
      <w:pPr>
        <w:jc w:val="both"/>
        <w:rPr>
          <w:lang w:val="en-US"/>
        </w:rPr>
      </w:pPr>
      <w:r w:rsidRPr="00B04D92">
        <w:rPr>
          <w:lang w:val="en-US"/>
        </w:rPr>
        <w:t>In this</w:t>
      </w:r>
      <w:r>
        <w:rPr>
          <w:lang w:val="en-US"/>
        </w:rPr>
        <w:t xml:space="preserve"> section, we evaluate the performance in terms of horizontal positioning error of the two different scenarios described earlier. Here we consider three schemes: ML based one-step / direct positioning (</w:t>
      </w:r>
      <w:proofErr w:type="spellStart"/>
      <w:r>
        <w:rPr>
          <w:lang w:val="en-US"/>
        </w:rPr>
        <w:t>ML_CIR_One_Step</w:t>
      </w:r>
      <w:proofErr w:type="spellEnd"/>
      <w:r>
        <w:rPr>
          <w:lang w:val="en-US"/>
        </w:rPr>
        <w:t>), ML based two-step / AI/ML assisted positioning (</w:t>
      </w:r>
      <w:proofErr w:type="spellStart"/>
      <w:r>
        <w:rPr>
          <w:lang w:val="en-US"/>
        </w:rPr>
        <w:t>ML_ToA_Two_Step</w:t>
      </w:r>
      <w:proofErr w:type="spellEnd"/>
      <w:r>
        <w:rPr>
          <w:lang w:val="en-US"/>
        </w:rPr>
        <w:t>) and benchmark two-step positioning (</w:t>
      </w:r>
      <w:proofErr w:type="spellStart"/>
      <w:r>
        <w:rPr>
          <w:lang w:val="en-US"/>
        </w:rPr>
        <w:t>Peak_Detection</w:t>
      </w:r>
      <w:proofErr w:type="spellEnd"/>
      <w:r>
        <w:rPr>
          <w:lang w:val="en-US"/>
        </w:rPr>
        <w:t>). We also consider a dataset of over 10k samples obtained using</w:t>
      </w:r>
      <w:r w:rsidRPr="00D23E4C">
        <w:rPr>
          <w:lang w:val="en-US"/>
        </w:rPr>
        <w:t xml:space="preserve"> </w:t>
      </w:r>
      <w:r>
        <w:rPr>
          <w:lang w:val="en-US"/>
        </w:rPr>
        <w:t>a significantly large number of drops (over 50 drops). The small-scale / large-scale parameters and UE locations are assumed to be fixed during each drop.</w:t>
      </w:r>
      <w:r w:rsidR="008825A6">
        <w:rPr>
          <w:lang w:val="en-US"/>
        </w:rPr>
        <w:t xml:space="preserve"> </w:t>
      </w:r>
      <w:proofErr w:type="gramStart"/>
      <w:r w:rsidR="008D43C9">
        <w:rPr>
          <w:lang w:val="en-US"/>
        </w:rPr>
        <w:t>In order to</w:t>
      </w:r>
      <w:proofErr w:type="gramEnd"/>
      <w:r w:rsidR="008D43C9">
        <w:rPr>
          <w:lang w:val="en-US"/>
        </w:rPr>
        <w:t xml:space="preserve"> take model generalization aspects into account, e</w:t>
      </w:r>
      <w:r w:rsidR="008825A6">
        <w:rPr>
          <w:lang w:val="en-US"/>
        </w:rPr>
        <w:t>valuation results were generated for ML models trained using</w:t>
      </w:r>
      <w:r w:rsidR="008D43C9">
        <w:rPr>
          <w:lang w:val="en-US"/>
        </w:rPr>
        <w:t>: (1)</w:t>
      </w:r>
      <w:r w:rsidR="008825A6">
        <w:rPr>
          <w:lang w:val="en-US"/>
        </w:rPr>
        <w:t xml:space="preserve"> a random selection of training and testing data from the overall dataset consisting of multiple drops, </w:t>
      </w:r>
      <w:r w:rsidR="008D43C9">
        <w:rPr>
          <w:lang w:val="en-US"/>
        </w:rPr>
        <w:t>and (2) training and testing data is taken from different drops.</w:t>
      </w:r>
    </w:p>
    <w:p w14:paraId="14997530" w14:textId="14AC7F90" w:rsidR="00F2354D" w:rsidRDefault="00F2354D" w:rsidP="00F2354D">
      <w:pPr>
        <w:jc w:val="both"/>
        <w:rPr>
          <w:lang w:val="en-US"/>
        </w:rPr>
      </w:pPr>
      <w:r w:rsidRPr="00B04D92">
        <w:rPr>
          <w:lang w:val="en-US"/>
        </w:rPr>
        <w:t>The</w:t>
      </w:r>
      <w:r>
        <w:rPr>
          <w:lang w:val="en-US"/>
        </w:rPr>
        <w:t xml:space="preserve"> </w:t>
      </w:r>
      <w:r w:rsidR="00EF6255">
        <w:rPr>
          <w:lang w:val="en-US"/>
        </w:rPr>
        <w:t xml:space="preserve">Fig. </w:t>
      </w:r>
      <w:r w:rsidR="002D37B9">
        <w:rPr>
          <w:lang w:val="en-US"/>
        </w:rPr>
        <w:t>5</w:t>
      </w:r>
      <w:r>
        <w:rPr>
          <w:lang w:val="en-US"/>
        </w:rPr>
        <w:t xml:space="preserve"> shows the CDF of horizontal positioning error in scenario 1 (40 % clutter) with random selection of training and testing data from the overall dataset consisting of multiple drops. Thus, the model was trained and tested using a diverse dataset consisting of various sets of UE locations, and small-/large-scale parameters.</w:t>
      </w:r>
      <w:r w:rsidR="00EF6255">
        <w:rPr>
          <w:lang w:val="en-US"/>
        </w:rPr>
        <w:t xml:space="preserve"> Table </w:t>
      </w:r>
      <w:r w:rsidR="002D37B9">
        <w:rPr>
          <w:lang w:val="en-US"/>
        </w:rPr>
        <w:t>3</w:t>
      </w:r>
      <w:r w:rsidR="00EF6255">
        <w:rPr>
          <w:lang w:val="en-US"/>
        </w:rPr>
        <w:t xml:space="preserve"> shows a summary of the corresponding positioning error values for different percentiles. From the figure, we can observe that there is approximately 60 % reduction in mean horizontal positioning error </w:t>
      </w:r>
      <w:r w:rsidR="009C3792">
        <w:rPr>
          <w:lang w:val="en-US"/>
        </w:rPr>
        <w:t>for CIR-based one-step positioning as compared to the benchmark scheme. For ML-based two-step positioning, we can observe that the gains are marginal as compared to benchmark.</w:t>
      </w:r>
    </w:p>
    <w:p w14:paraId="650505EA" w14:textId="77777777" w:rsidR="00A44EE7" w:rsidRDefault="00A44EE7" w:rsidP="00A44EE7">
      <w:pPr>
        <w:jc w:val="both"/>
        <w:rPr>
          <w:color w:val="FF0000"/>
          <w:lang w:val="en-US"/>
        </w:rPr>
      </w:pPr>
      <w:r w:rsidRPr="00B04D92">
        <w:rPr>
          <w:lang w:val="en-US"/>
        </w:rPr>
        <w:t>The</w:t>
      </w:r>
      <w:r>
        <w:rPr>
          <w:lang w:val="en-US"/>
        </w:rPr>
        <w:t xml:space="preserve"> Fig. 6 shows the CDF of horizontal positioning error in scenario 1 with the ML models trained using </w:t>
      </w:r>
      <w:r w:rsidRPr="00600678">
        <w:rPr>
          <w:lang w:val="en-US"/>
        </w:rPr>
        <w:t>different drops for training and test data</w:t>
      </w:r>
      <w:r>
        <w:rPr>
          <w:lang w:val="en-US"/>
        </w:rPr>
        <w:t>. Thus, in this case the training of the ML model is done using a dataset with different attributes as compared to testing. From the results, we can observe that the one-step approach has similar performance in terms of horizontal positioning error as compared to the case where the model is trained using randomly selected data from the dataset, which indicates the relative robustness of the model.</w:t>
      </w:r>
    </w:p>
    <w:p w14:paraId="38A675E1" w14:textId="0CC0BF4C" w:rsidR="00A44EE7" w:rsidRDefault="00A44EE7" w:rsidP="00F2354D">
      <w:pPr>
        <w:jc w:val="both"/>
        <w:rPr>
          <w:lang w:val="en-US"/>
        </w:rPr>
      </w:pPr>
    </w:p>
    <w:p w14:paraId="59777F8E" w14:textId="58654639" w:rsidR="00A44EE7" w:rsidRDefault="00A44EE7" w:rsidP="00F2354D">
      <w:pPr>
        <w:jc w:val="both"/>
        <w:rPr>
          <w:lang w:val="en-US"/>
        </w:rPr>
      </w:pPr>
    </w:p>
    <w:p w14:paraId="4043D82A" w14:textId="77777777" w:rsidR="00A44EE7" w:rsidRPr="00B04D92" w:rsidRDefault="00A44EE7" w:rsidP="00F2354D">
      <w:pPr>
        <w:jc w:val="both"/>
        <w:rPr>
          <w:lang w:val="en-US"/>
        </w:rPr>
      </w:pPr>
    </w:p>
    <w:p w14:paraId="32055D61" w14:textId="1A5383BD" w:rsidR="00AD2D1C" w:rsidRPr="00600678" w:rsidRDefault="00600678" w:rsidP="00AD2D1C">
      <w:pPr>
        <w:rPr>
          <w:highlight w:val="yellow"/>
          <w:lang w:val="en-US"/>
        </w:rPr>
      </w:pPr>
      <w:r w:rsidRPr="00386E2A">
        <w:rPr>
          <w:b/>
          <w:bCs/>
          <w:lang w:val="en-US"/>
        </w:rPr>
        <w:lastRenderedPageBreak/>
        <w:t xml:space="preserve">Table </w:t>
      </w:r>
      <w:r w:rsidR="003E52FF" w:rsidRPr="00386E2A">
        <w:rPr>
          <w:b/>
          <w:bCs/>
          <w:lang w:val="en-US"/>
        </w:rPr>
        <w:t>3</w:t>
      </w:r>
      <w:r w:rsidRPr="00600678">
        <w:rPr>
          <w:lang w:val="en-US"/>
        </w:rPr>
        <w:t>: Horizontal positioning error in Scenario 1 for random selection of training and test data</w:t>
      </w:r>
    </w:p>
    <w:tbl>
      <w:tblPr>
        <w:tblStyle w:val="TableGrid"/>
        <w:tblW w:w="0" w:type="auto"/>
        <w:jc w:val="center"/>
        <w:tblLook w:val="04A0" w:firstRow="1" w:lastRow="0" w:firstColumn="1" w:lastColumn="0" w:noHBand="0" w:noVBand="1"/>
      </w:tblPr>
      <w:tblGrid>
        <w:gridCol w:w="2050"/>
        <w:gridCol w:w="2050"/>
        <w:gridCol w:w="2050"/>
        <w:gridCol w:w="2050"/>
      </w:tblGrid>
      <w:tr w:rsidR="00AD2D1C" w14:paraId="4A4BCBE8" w14:textId="77777777" w:rsidTr="2C7B3089">
        <w:trPr>
          <w:trHeight w:val="174"/>
          <w:jc w:val="center"/>
        </w:trPr>
        <w:tc>
          <w:tcPr>
            <w:tcW w:w="2050" w:type="dxa"/>
          </w:tcPr>
          <w:p w14:paraId="3C154A34" w14:textId="3242C3FE" w:rsidR="00AD2D1C" w:rsidRDefault="00AD2D1C" w:rsidP="00AD2D1C">
            <w:pPr>
              <w:rPr>
                <w:color w:val="FF0000"/>
                <w:highlight w:val="yellow"/>
                <w:lang w:val="en-US"/>
              </w:rPr>
            </w:pPr>
            <w:r>
              <w:t>Positioning Error (m)</w:t>
            </w:r>
          </w:p>
        </w:tc>
        <w:tc>
          <w:tcPr>
            <w:tcW w:w="2050" w:type="dxa"/>
          </w:tcPr>
          <w:p w14:paraId="17CC7D5E" w14:textId="4665B520" w:rsidR="00AD2D1C" w:rsidRDefault="00AD2D1C" w:rsidP="00AD2D1C">
            <w:pPr>
              <w:rPr>
                <w:color w:val="FF0000"/>
                <w:highlight w:val="yellow"/>
                <w:lang w:val="en-US"/>
              </w:rPr>
            </w:pPr>
            <w:r>
              <w:rPr>
                <w:lang w:val="en-US"/>
              </w:rPr>
              <w:t>ML one-step</w:t>
            </w:r>
          </w:p>
        </w:tc>
        <w:tc>
          <w:tcPr>
            <w:tcW w:w="2050" w:type="dxa"/>
          </w:tcPr>
          <w:p w14:paraId="1AF235C6" w14:textId="46E25BE6" w:rsidR="00AD2D1C" w:rsidRDefault="00AD2D1C" w:rsidP="00AD2D1C">
            <w:pPr>
              <w:rPr>
                <w:color w:val="FF0000"/>
                <w:highlight w:val="yellow"/>
                <w:lang w:val="en-US"/>
              </w:rPr>
            </w:pPr>
            <w:r>
              <w:rPr>
                <w:lang w:val="en-US"/>
              </w:rPr>
              <w:t>ML two-step</w:t>
            </w:r>
          </w:p>
        </w:tc>
        <w:tc>
          <w:tcPr>
            <w:tcW w:w="2050" w:type="dxa"/>
          </w:tcPr>
          <w:p w14:paraId="5905B05D" w14:textId="66B278A0" w:rsidR="00AD2D1C" w:rsidRDefault="00AD2D1C" w:rsidP="00AD2D1C">
            <w:pPr>
              <w:rPr>
                <w:color w:val="FF0000"/>
                <w:highlight w:val="yellow"/>
                <w:lang w:val="en-US"/>
              </w:rPr>
            </w:pPr>
            <w:r w:rsidRPr="2C7B3089">
              <w:rPr>
                <w:lang w:val="en-US"/>
              </w:rPr>
              <w:t>Peak detection (benchmark scheme)</w:t>
            </w:r>
          </w:p>
        </w:tc>
      </w:tr>
      <w:tr w:rsidR="00AD2D1C" w14:paraId="0E00134E" w14:textId="77777777" w:rsidTr="2C7B3089">
        <w:trPr>
          <w:trHeight w:val="174"/>
          <w:jc w:val="center"/>
        </w:trPr>
        <w:tc>
          <w:tcPr>
            <w:tcW w:w="2050" w:type="dxa"/>
          </w:tcPr>
          <w:p w14:paraId="58DA613D" w14:textId="2C3D88BA" w:rsidR="00AD2D1C" w:rsidRDefault="00AD2D1C" w:rsidP="00AD2D1C">
            <w:pPr>
              <w:rPr>
                <w:color w:val="FF0000"/>
                <w:highlight w:val="yellow"/>
                <w:lang w:val="en-US"/>
              </w:rPr>
            </w:pPr>
            <w:r>
              <w:rPr>
                <w:lang w:val="en-US"/>
              </w:rPr>
              <w:t>Mean</w:t>
            </w:r>
          </w:p>
        </w:tc>
        <w:tc>
          <w:tcPr>
            <w:tcW w:w="2050" w:type="dxa"/>
          </w:tcPr>
          <w:p w14:paraId="4CD158D2" w14:textId="4FB30755" w:rsidR="00AD2D1C" w:rsidRDefault="00AD2D1C" w:rsidP="00AD2D1C">
            <w:pPr>
              <w:rPr>
                <w:color w:val="FF0000"/>
                <w:highlight w:val="yellow"/>
                <w:lang w:val="en-US"/>
              </w:rPr>
            </w:pPr>
            <w:r>
              <w:rPr>
                <w:lang w:val="en-US"/>
              </w:rPr>
              <w:t>3.90</w:t>
            </w:r>
          </w:p>
        </w:tc>
        <w:tc>
          <w:tcPr>
            <w:tcW w:w="2050" w:type="dxa"/>
          </w:tcPr>
          <w:p w14:paraId="16494D34" w14:textId="222D37D3" w:rsidR="00AD2D1C" w:rsidRDefault="00AD2D1C" w:rsidP="00AD2D1C">
            <w:pPr>
              <w:rPr>
                <w:color w:val="FF0000"/>
                <w:highlight w:val="yellow"/>
                <w:lang w:val="en-US"/>
              </w:rPr>
            </w:pPr>
            <w:r>
              <w:rPr>
                <w:lang w:val="en-US"/>
              </w:rPr>
              <w:t>9.39</w:t>
            </w:r>
          </w:p>
        </w:tc>
        <w:tc>
          <w:tcPr>
            <w:tcW w:w="2050" w:type="dxa"/>
          </w:tcPr>
          <w:p w14:paraId="1523805C" w14:textId="3BC35B5D" w:rsidR="00AD2D1C" w:rsidRDefault="00AD2D1C" w:rsidP="00AD2D1C">
            <w:pPr>
              <w:rPr>
                <w:color w:val="FF0000"/>
                <w:highlight w:val="yellow"/>
                <w:lang w:val="en-US"/>
              </w:rPr>
            </w:pPr>
            <w:r>
              <w:rPr>
                <w:lang w:val="en-US"/>
              </w:rPr>
              <w:t>9.62</w:t>
            </w:r>
          </w:p>
        </w:tc>
      </w:tr>
      <w:tr w:rsidR="00AD2D1C" w14:paraId="2AD622F6" w14:textId="77777777" w:rsidTr="2C7B3089">
        <w:trPr>
          <w:trHeight w:val="174"/>
          <w:jc w:val="center"/>
        </w:trPr>
        <w:tc>
          <w:tcPr>
            <w:tcW w:w="2050" w:type="dxa"/>
          </w:tcPr>
          <w:p w14:paraId="33F14E8F" w14:textId="5094E416" w:rsidR="00AD2D1C" w:rsidRDefault="00AD2D1C" w:rsidP="00AD2D1C">
            <w:pPr>
              <w:rPr>
                <w:color w:val="FF0000"/>
                <w:highlight w:val="yellow"/>
                <w:lang w:val="en-US"/>
              </w:rPr>
            </w:pPr>
            <w:r>
              <w:rPr>
                <w:lang w:val="en-US"/>
              </w:rPr>
              <w:t>80th%</w:t>
            </w:r>
          </w:p>
        </w:tc>
        <w:tc>
          <w:tcPr>
            <w:tcW w:w="2050" w:type="dxa"/>
          </w:tcPr>
          <w:p w14:paraId="4B5F98C5" w14:textId="7AFF1002" w:rsidR="00AD2D1C" w:rsidRDefault="00AD2D1C" w:rsidP="00AD2D1C">
            <w:pPr>
              <w:rPr>
                <w:color w:val="FF0000"/>
                <w:highlight w:val="yellow"/>
                <w:lang w:val="en-US"/>
              </w:rPr>
            </w:pPr>
            <w:r>
              <w:rPr>
                <w:lang w:val="en-US"/>
              </w:rPr>
              <w:t>5.63</w:t>
            </w:r>
          </w:p>
        </w:tc>
        <w:tc>
          <w:tcPr>
            <w:tcW w:w="2050" w:type="dxa"/>
          </w:tcPr>
          <w:p w14:paraId="2D7488B9" w14:textId="26160BC6" w:rsidR="00AD2D1C" w:rsidRDefault="00AD2D1C" w:rsidP="00AD2D1C">
            <w:pPr>
              <w:rPr>
                <w:color w:val="FF0000"/>
                <w:highlight w:val="yellow"/>
                <w:lang w:val="en-US"/>
              </w:rPr>
            </w:pPr>
            <w:r>
              <w:rPr>
                <w:lang w:val="en-US"/>
              </w:rPr>
              <w:t>9.95</w:t>
            </w:r>
          </w:p>
        </w:tc>
        <w:tc>
          <w:tcPr>
            <w:tcW w:w="2050" w:type="dxa"/>
          </w:tcPr>
          <w:p w14:paraId="6AADDBCC" w14:textId="36CE65E6" w:rsidR="00AD2D1C" w:rsidRDefault="00AD2D1C" w:rsidP="00AD2D1C">
            <w:pPr>
              <w:rPr>
                <w:color w:val="FF0000"/>
                <w:highlight w:val="yellow"/>
                <w:lang w:val="en-US"/>
              </w:rPr>
            </w:pPr>
            <w:r>
              <w:rPr>
                <w:lang w:val="en-US"/>
              </w:rPr>
              <w:t>10.74</w:t>
            </w:r>
          </w:p>
        </w:tc>
      </w:tr>
      <w:tr w:rsidR="00AD2D1C" w14:paraId="618295D8" w14:textId="77777777" w:rsidTr="2C7B3089">
        <w:trPr>
          <w:trHeight w:val="174"/>
          <w:jc w:val="center"/>
        </w:trPr>
        <w:tc>
          <w:tcPr>
            <w:tcW w:w="2050" w:type="dxa"/>
          </w:tcPr>
          <w:p w14:paraId="740808E3" w14:textId="27280086" w:rsidR="00AD2D1C" w:rsidRDefault="00AD2D1C" w:rsidP="00AD2D1C">
            <w:pPr>
              <w:rPr>
                <w:color w:val="FF0000"/>
                <w:highlight w:val="yellow"/>
                <w:lang w:val="en-US"/>
              </w:rPr>
            </w:pPr>
            <w:r>
              <w:rPr>
                <w:lang w:val="en-US"/>
              </w:rPr>
              <w:t>90th%</w:t>
            </w:r>
          </w:p>
        </w:tc>
        <w:tc>
          <w:tcPr>
            <w:tcW w:w="2050" w:type="dxa"/>
          </w:tcPr>
          <w:p w14:paraId="7349DE47" w14:textId="44A8D199" w:rsidR="00AD2D1C" w:rsidRDefault="00AD2D1C" w:rsidP="00AD2D1C">
            <w:pPr>
              <w:rPr>
                <w:color w:val="FF0000"/>
                <w:highlight w:val="yellow"/>
                <w:lang w:val="en-US"/>
              </w:rPr>
            </w:pPr>
            <w:r>
              <w:rPr>
                <w:lang w:val="en-US"/>
              </w:rPr>
              <w:t>7.24</w:t>
            </w:r>
          </w:p>
        </w:tc>
        <w:tc>
          <w:tcPr>
            <w:tcW w:w="2050" w:type="dxa"/>
          </w:tcPr>
          <w:p w14:paraId="73E146B2" w14:textId="1B7DA7E9" w:rsidR="00AD2D1C" w:rsidRDefault="00AD2D1C" w:rsidP="00AD2D1C">
            <w:pPr>
              <w:rPr>
                <w:color w:val="FF0000"/>
                <w:highlight w:val="yellow"/>
                <w:lang w:val="en-US"/>
              </w:rPr>
            </w:pPr>
            <w:r>
              <w:rPr>
                <w:lang w:val="en-US"/>
              </w:rPr>
              <w:t>12.94</w:t>
            </w:r>
          </w:p>
        </w:tc>
        <w:tc>
          <w:tcPr>
            <w:tcW w:w="2050" w:type="dxa"/>
          </w:tcPr>
          <w:p w14:paraId="24621313" w14:textId="3E9F5A81" w:rsidR="00AD2D1C" w:rsidRDefault="00AD2D1C" w:rsidP="00AD2D1C">
            <w:pPr>
              <w:rPr>
                <w:color w:val="FF0000"/>
                <w:highlight w:val="yellow"/>
                <w:lang w:val="en-US"/>
              </w:rPr>
            </w:pPr>
            <w:r>
              <w:rPr>
                <w:lang w:val="en-US"/>
              </w:rPr>
              <w:t>15.31</w:t>
            </w:r>
          </w:p>
        </w:tc>
      </w:tr>
      <w:tr w:rsidR="00AD2D1C" w14:paraId="148A3AC5" w14:textId="77777777" w:rsidTr="2C7B3089">
        <w:trPr>
          <w:trHeight w:val="174"/>
          <w:jc w:val="center"/>
        </w:trPr>
        <w:tc>
          <w:tcPr>
            <w:tcW w:w="2050" w:type="dxa"/>
          </w:tcPr>
          <w:p w14:paraId="69BB666B" w14:textId="025FDDEF" w:rsidR="00AD2D1C" w:rsidRDefault="00AD2D1C" w:rsidP="00AD2D1C">
            <w:pPr>
              <w:rPr>
                <w:color w:val="FF0000"/>
                <w:highlight w:val="yellow"/>
                <w:lang w:val="en-US"/>
              </w:rPr>
            </w:pPr>
            <w:r>
              <w:rPr>
                <w:lang w:val="en-US"/>
              </w:rPr>
              <w:t>95th%</w:t>
            </w:r>
          </w:p>
        </w:tc>
        <w:tc>
          <w:tcPr>
            <w:tcW w:w="2050" w:type="dxa"/>
          </w:tcPr>
          <w:p w14:paraId="555506BD" w14:textId="32D1CFD9" w:rsidR="00AD2D1C" w:rsidRDefault="00AD2D1C" w:rsidP="00AD2D1C">
            <w:pPr>
              <w:rPr>
                <w:color w:val="FF0000"/>
                <w:highlight w:val="yellow"/>
                <w:lang w:val="en-US"/>
              </w:rPr>
            </w:pPr>
            <w:r>
              <w:rPr>
                <w:lang w:val="en-US"/>
              </w:rPr>
              <w:t>8.99</w:t>
            </w:r>
          </w:p>
        </w:tc>
        <w:tc>
          <w:tcPr>
            <w:tcW w:w="2050" w:type="dxa"/>
          </w:tcPr>
          <w:p w14:paraId="39F061C5" w14:textId="361F9040" w:rsidR="00AD2D1C" w:rsidRDefault="00AD2D1C" w:rsidP="00AD2D1C">
            <w:pPr>
              <w:rPr>
                <w:color w:val="FF0000"/>
                <w:highlight w:val="yellow"/>
                <w:lang w:val="en-US"/>
              </w:rPr>
            </w:pPr>
            <w:r>
              <w:rPr>
                <w:lang w:val="en-US"/>
              </w:rPr>
              <w:t>16.97</w:t>
            </w:r>
          </w:p>
        </w:tc>
        <w:tc>
          <w:tcPr>
            <w:tcW w:w="2050" w:type="dxa"/>
          </w:tcPr>
          <w:p w14:paraId="55E385A0" w14:textId="73EDBE9D" w:rsidR="00AD2D1C" w:rsidRDefault="00AD2D1C" w:rsidP="00AD2D1C">
            <w:pPr>
              <w:rPr>
                <w:color w:val="FF0000"/>
                <w:highlight w:val="yellow"/>
                <w:lang w:val="en-US"/>
              </w:rPr>
            </w:pPr>
            <w:r>
              <w:rPr>
                <w:lang w:val="en-US"/>
              </w:rPr>
              <w:t>21.04</w:t>
            </w:r>
          </w:p>
        </w:tc>
      </w:tr>
    </w:tbl>
    <w:p w14:paraId="36BAC2FC" w14:textId="1EB77446" w:rsidR="00AD2D1C" w:rsidRDefault="00AD2D1C" w:rsidP="00AD2D1C">
      <w:pPr>
        <w:rPr>
          <w:color w:val="FF0000"/>
          <w:highlight w:val="yellow"/>
          <w:lang w:val="en-US"/>
        </w:rPr>
      </w:pPr>
    </w:p>
    <w:p w14:paraId="067820F6" w14:textId="3ED08F82" w:rsidR="00AD2D1C" w:rsidRDefault="007362C4" w:rsidP="007362C4">
      <w:pPr>
        <w:jc w:val="center"/>
        <w:rPr>
          <w:color w:val="FF0000"/>
          <w:highlight w:val="yellow"/>
          <w:lang w:val="en-US"/>
        </w:rPr>
      </w:pPr>
      <w:r>
        <w:rPr>
          <w:noProof/>
          <w:lang w:val="en-US"/>
        </w:rPr>
        <w:drawing>
          <wp:inline distT="0" distB="0" distL="0" distR="0" wp14:anchorId="621E4A50" wp14:editId="11F9950C">
            <wp:extent cx="3091555" cy="2039315"/>
            <wp:effectExtent l="0" t="0" r="0" b="0"/>
            <wp:docPr id="1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3091555" cy="2039315"/>
                    </a:xfrm>
                    <a:prstGeom prst="rect">
                      <a:avLst/>
                    </a:prstGeom>
                    <a:noFill/>
                    <a:ln>
                      <a:noFill/>
                    </a:ln>
                  </pic:spPr>
                </pic:pic>
              </a:graphicData>
            </a:graphic>
          </wp:inline>
        </w:drawing>
      </w:r>
    </w:p>
    <w:p w14:paraId="535B9B21" w14:textId="2DAF5127" w:rsidR="007362C4" w:rsidRDefault="007362C4" w:rsidP="007362C4">
      <w:pPr>
        <w:jc w:val="center"/>
        <w:rPr>
          <w:lang w:val="en-US"/>
        </w:rPr>
      </w:pPr>
      <w:r w:rsidRPr="2C7B3089">
        <w:rPr>
          <w:b/>
          <w:bCs/>
          <w:lang w:val="en-US"/>
        </w:rPr>
        <w:t xml:space="preserve">Fig. </w:t>
      </w:r>
      <w:r w:rsidR="003E52FF" w:rsidRPr="2C7B3089">
        <w:rPr>
          <w:b/>
          <w:bCs/>
          <w:lang w:val="en-US"/>
        </w:rPr>
        <w:t>6</w:t>
      </w:r>
      <w:r w:rsidRPr="2C7B3089">
        <w:rPr>
          <w:lang w:val="en-US"/>
        </w:rPr>
        <w:t>: CDF of horizontal positioning error in Scenario 1 with different drops for training and test data</w:t>
      </w:r>
    </w:p>
    <w:p w14:paraId="49952395" w14:textId="499F0261" w:rsidR="00AD2D1C" w:rsidRPr="00600678" w:rsidRDefault="00600678" w:rsidP="00AD2D1C">
      <w:pPr>
        <w:rPr>
          <w:highlight w:val="yellow"/>
          <w:lang w:val="en-US"/>
        </w:rPr>
      </w:pPr>
      <w:r w:rsidRPr="00386E2A">
        <w:rPr>
          <w:b/>
          <w:bCs/>
          <w:lang w:val="en-US"/>
        </w:rPr>
        <w:t xml:space="preserve">Table </w:t>
      </w:r>
      <w:r w:rsidR="003E52FF" w:rsidRPr="00386E2A">
        <w:rPr>
          <w:b/>
          <w:bCs/>
          <w:lang w:val="en-US"/>
        </w:rPr>
        <w:t>4</w:t>
      </w:r>
      <w:r w:rsidRPr="00600678">
        <w:rPr>
          <w:lang w:val="en-US"/>
        </w:rPr>
        <w:t>: Horizontal positioning error in Scenario 1 with different drops for training and test data</w:t>
      </w:r>
    </w:p>
    <w:tbl>
      <w:tblPr>
        <w:tblStyle w:val="TableGrid"/>
        <w:tblW w:w="0" w:type="auto"/>
        <w:jc w:val="center"/>
        <w:tblLook w:val="04A0" w:firstRow="1" w:lastRow="0" w:firstColumn="1" w:lastColumn="0" w:noHBand="0" w:noVBand="1"/>
      </w:tblPr>
      <w:tblGrid>
        <w:gridCol w:w="2050"/>
        <w:gridCol w:w="2050"/>
        <w:gridCol w:w="2050"/>
        <w:gridCol w:w="2050"/>
      </w:tblGrid>
      <w:tr w:rsidR="00600678" w14:paraId="2078D7CB" w14:textId="77777777" w:rsidTr="00386E2A">
        <w:trPr>
          <w:trHeight w:val="174"/>
          <w:jc w:val="center"/>
        </w:trPr>
        <w:tc>
          <w:tcPr>
            <w:tcW w:w="2050" w:type="dxa"/>
          </w:tcPr>
          <w:p w14:paraId="4F5B8388" w14:textId="108F5C4D" w:rsidR="00600678" w:rsidRDefault="00600678" w:rsidP="00600678">
            <w:pPr>
              <w:rPr>
                <w:color w:val="FF0000"/>
                <w:highlight w:val="yellow"/>
                <w:lang w:val="en-US"/>
              </w:rPr>
            </w:pPr>
            <w:r>
              <w:t>Positioning Error (m)</w:t>
            </w:r>
          </w:p>
        </w:tc>
        <w:tc>
          <w:tcPr>
            <w:tcW w:w="2050" w:type="dxa"/>
          </w:tcPr>
          <w:p w14:paraId="04D1C9B5" w14:textId="05A98725" w:rsidR="00600678" w:rsidRDefault="00600678" w:rsidP="00600678">
            <w:pPr>
              <w:rPr>
                <w:color w:val="FF0000"/>
                <w:highlight w:val="yellow"/>
                <w:lang w:val="en-US"/>
              </w:rPr>
            </w:pPr>
            <w:r>
              <w:rPr>
                <w:lang w:val="en-US"/>
              </w:rPr>
              <w:t>ML one-step</w:t>
            </w:r>
          </w:p>
        </w:tc>
        <w:tc>
          <w:tcPr>
            <w:tcW w:w="2050" w:type="dxa"/>
          </w:tcPr>
          <w:p w14:paraId="7F33DB4C" w14:textId="7ACD4266" w:rsidR="00600678" w:rsidRDefault="00600678" w:rsidP="00600678">
            <w:pPr>
              <w:rPr>
                <w:color w:val="FF0000"/>
                <w:highlight w:val="yellow"/>
                <w:lang w:val="en-US"/>
              </w:rPr>
            </w:pPr>
            <w:r>
              <w:rPr>
                <w:lang w:val="en-US"/>
              </w:rPr>
              <w:t>ML two-step</w:t>
            </w:r>
          </w:p>
        </w:tc>
        <w:tc>
          <w:tcPr>
            <w:tcW w:w="2050" w:type="dxa"/>
          </w:tcPr>
          <w:p w14:paraId="0370FBCF" w14:textId="5BED7783" w:rsidR="00600678" w:rsidRDefault="00600678" w:rsidP="00600678">
            <w:pPr>
              <w:rPr>
                <w:color w:val="FF0000"/>
                <w:highlight w:val="yellow"/>
                <w:lang w:val="en-US"/>
              </w:rPr>
            </w:pPr>
            <w:r>
              <w:rPr>
                <w:lang w:val="en-US"/>
              </w:rPr>
              <w:t>Peak detection</w:t>
            </w:r>
          </w:p>
        </w:tc>
      </w:tr>
      <w:tr w:rsidR="00600678" w14:paraId="27541F77" w14:textId="77777777" w:rsidTr="00386E2A">
        <w:trPr>
          <w:trHeight w:val="174"/>
          <w:jc w:val="center"/>
        </w:trPr>
        <w:tc>
          <w:tcPr>
            <w:tcW w:w="2050" w:type="dxa"/>
          </w:tcPr>
          <w:p w14:paraId="56FB44EF" w14:textId="12A6E709" w:rsidR="00600678" w:rsidRDefault="00600678" w:rsidP="00600678">
            <w:pPr>
              <w:rPr>
                <w:color w:val="FF0000"/>
                <w:highlight w:val="yellow"/>
                <w:lang w:val="en-US"/>
              </w:rPr>
            </w:pPr>
            <w:r>
              <w:rPr>
                <w:lang w:val="en-US"/>
              </w:rPr>
              <w:t>Mean</w:t>
            </w:r>
          </w:p>
        </w:tc>
        <w:tc>
          <w:tcPr>
            <w:tcW w:w="2050" w:type="dxa"/>
          </w:tcPr>
          <w:p w14:paraId="00907BE4" w14:textId="3F036522" w:rsidR="00600678" w:rsidRDefault="00600678" w:rsidP="00600678">
            <w:pPr>
              <w:rPr>
                <w:color w:val="FF0000"/>
                <w:highlight w:val="yellow"/>
                <w:lang w:val="en-US"/>
              </w:rPr>
            </w:pPr>
            <w:r>
              <w:rPr>
                <w:lang w:val="en-US"/>
              </w:rPr>
              <w:t>3.86</w:t>
            </w:r>
          </w:p>
        </w:tc>
        <w:tc>
          <w:tcPr>
            <w:tcW w:w="2050" w:type="dxa"/>
          </w:tcPr>
          <w:p w14:paraId="41ED7EFE" w14:textId="6EC3975C" w:rsidR="00600678" w:rsidRDefault="00600678" w:rsidP="00600678">
            <w:pPr>
              <w:rPr>
                <w:color w:val="FF0000"/>
                <w:highlight w:val="yellow"/>
                <w:lang w:val="en-US"/>
              </w:rPr>
            </w:pPr>
            <w:r>
              <w:rPr>
                <w:lang w:val="en-US"/>
              </w:rPr>
              <w:t>10.11</w:t>
            </w:r>
          </w:p>
        </w:tc>
        <w:tc>
          <w:tcPr>
            <w:tcW w:w="2050" w:type="dxa"/>
          </w:tcPr>
          <w:p w14:paraId="4F2DB3B6" w14:textId="74C54E0D" w:rsidR="00600678" w:rsidRDefault="00600678" w:rsidP="00600678">
            <w:pPr>
              <w:rPr>
                <w:color w:val="FF0000"/>
                <w:highlight w:val="yellow"/>
                <w:lang w:val="en-US"/>
              </w:rPr>
            </w:pPr>
            <w:r>
              <w:rPr>
                <w:lang w:val="en-US"/>
              </w:rPr>
              <w:t>9.33</w:t>
            </w:r>
          </w:p>
        </w:tc>
      </w:tr>
      <w:tr w:rsidR="00600678" w14:paraId="7A73CF2C" w14:textId="77777777" w:rsidTr="00386E2A">
        <w:trPr>
          <w:trHeight w:val="174"/>
          <w:jc w:val="center"/>
        </w:trPr>
        <w:tc>
          <w:tcPr>
            <w:tcW w:w="2050" w:type="dxa"/>
          </w:tcPr>
          <w:p w14:paraId="6147E39B" w14:textId="31A32E16" w:rsidR="00600678" w:rsidRDefault="00600678" w:rsidP="00600678">
            <w:pPr>
              <w:rPr>
                <w:color w:val="FF0000"/>
                <w:highlight w:val="yellow"/>
                <w:lang w:val="en-US"/>
              </w:rPr>
            </w:pPr>
            <w:r>
              <w:rPr>
                <w:lang w:val="en-US"/>
              </w:rPr>
              <w:t>80th%</w:t>
            </w:r>
          </w:p>
        </w:tc>
        <w:tc>
          <w:tcPr>
            <w:tcW w:w="2050" w:type="dxa"/>
          </w:tcPr>
          <w:p w14:paraId="1DF3A72C" w14:textId="18587AAB" w:rsidR="00600678" w:rsidRDefault="00600678" w:rsidP="00600678">
            <w:pPr>
              <w:rPr>
                <w:color w:val="FF0000"/>
                <w:highlight w:val="yellow"/>
                <w:lang w:val="en-US"/>
              </w:rPr>
            </w:pPr>
            <w:r>
              <w:rPr>
                <w:lang w:val="en-US"/>
              </w:rPr>
              <w:t>5.38</w:t>
            </w:r>
          </w:p>
        </w:tc>
        <w:tc>
          <w:tcPr>
            <w:tcW w:w="2050" w:type="dxa"/>
          </w:tcPr>
          <w:p w14:paraId="2761121C" w14:textId="1EA687DA" w:rsidR="00600678" w:rsidRDefault="00600678" w:rsidP="00600678">
            <w:pPr>
              <w:rPr>
                <w:color w:val="FF0000"/>
                <w:highlight w:val="yellow"/>
                <w:lang w:val="en-US"/>
              </w:rPr>
            </w:pPr>
            <w:r>
              <w:rPr>
                <w:lang w:val="en-US"/>
              </w:rPr>
              <w:t>9.69</w:t>
            </w:r>
          </w:p>
        </w:tc>
        <w:tc>
          <w:tcPr>
            <w:tcW w:w="2050" w:type="dxa"/>
          </w:tcPr>
          <w:p w14:paraId="52008ED1" w14:textId="72095CC4" w:rsidR="00600678" w:rsidRDefault="00600678" w:rsidP="00600678">
            <w:pPr>
              <w:rPr>
                <w:color w:val="FF0000"/>
                <w:highlight w:val="yellow"/>
                <w:lang w:val="en-US"/>
              </w:rPr>
            </w:pPr>
            <w:r>
              <w:rPr>
                <w:lang w:val="en-US"/>
              </w:rPr>
              <w:t>10.78</w:t>
            </w:r>
          </w:p>
        </w:tc>
      </w:tr>
      <w:tr w:rsidR="00600678" w14:paraId="56D75FEA" w14:textId="77777777" w:rsidTr="00386E2A">
        <w:trPr>
          <w:trHeight w:val="174"/>
          <w:jc w:val="center"/>
        </w:trPr>
        <w:tc>
          <w:tcPr>
            <w:tcW w:w="2050" w:type="dxa"/>
          </w:tcPr>
          <w:p w14:paraId="47DFD6BA" w14:textId="57F77C83" w:rsidR="00600678" w:rsidRDefault="00600678" w:rsidP="00600678">
            <w:pPr>
              <w:rPr>
                <w:color w:val="FF0000"/>
                <w:highlight w:val="yellow"/>
                <w:lang w:val="en-US"/>
              </w:rPr>
            </w:pPr>
            <w:r>
              <w:rPr>
                <w:lang w:val="en-US"/>
              </w:rPr>
              <w:t>90th%</w:t>
            </w:r>
          </w:p>
        </w:tc>
        <w:tc>
          <w:tcPr>
            <w:tcW w:w="2050" w:type="dxa"/>
          </w:tcPr>
          <w:p w14:paraId="713D6E44" w14:textId="16867BED" w:rsidR="00600678" w:rsidRDefault="00600678" w:rsidP="00600678">
            <w:pPr>
              <w:rPr>
                <w:color w:val="FF0000"/>
                <w:highlight w:val="yellow"/>
                <w:lang w:val="en-US"/>
              </w:rPr>
            </w:pPr>
            <w:r>
              <w:rPr>
                <w:lang w:val="en-US"/>
              </w:rPr>
              <w:t>7.02</w:t>
            </w:r>
          </w:p>
        </w:tc>
        <w:tc>
          <w:tcPr>
            <w:tcW w:w="2050" w:type="dxa"/>
          </w:tcPr>
          <w:p w14:paraId="5CBC1898" w14:textId="62055DC3" w:rsidR="00600678" w:rsidRDefault="00600678" w:rsidP="00600678">
            <w:pPr>
              <w:rPr>
                <w:color w:val="FF0000"/>
                <w:highlight w:val="yellow"/>
                <w:lang w:val="en-US"/>
              </w:rPr>
            </w:pPr>
            <w:r>
              <w:rPr>
                <w:lang w:val="en-US"/>
              </w:rPr>
              <w:t>13.48</w:t>
            </w:r>
          </w:p>
        </w:tc>
        <w:tc>
          <w:tcPr>
            <w:tcW w:w="2050" w:type="dxa"/>
          </w:tcPr>
          <w:p w14:paraId="37085CA8" w14:textId="08702313" w:rsidR="00600678" w:rsidRDefault="00600678" w:rsidP="00600678">
            <w:pPr>
              <w:rPr>
                <w:color w:val="FF0000"/>
                <w:highlight w:val="yellow"/>
                <w:lang w:val="en-US"/>
              </w:rPr>
            </w:pPr>
            <w:r>
              <w:rPr>
                <w:lang w:val="en-US"/>
              </w:rPr>
              <w:t>15.03</w:t>
            </w:r>
          </w:p>
        </w:tc>
      </w:tr>
      <w:tr w:rsidR="00600678" w14:paraId="20AEF220" w14:textId="77777777" w:rsidTr="00386E2A">
        <w:trPr>
          <w:trHeight w:val="174"/>
          <w:jc w:val="center"/>
        </w:trPr>
        <w:tc>
          <w:tcPr>
            <w:tcW w:w="2050" w:type="dxa"/>
          </w:tcPr>
          <w:p w14:paraId="1F876768" w14:textId="458E475A" w:rsidR="00600678" w:rsidRDefault="00600678" w:rsidP="00600678">
            <w:pPr>
              <w:rPr>
                <w:color w:val="FF0000"/>
                <w:highlight w:val="yellow"/>
                <w:lang w:val="en-US"/>
              </w:rPr>
            </w:pPr>
            <w:r>
              <w:rPr>
                <w:lang w:val="en-US"/>
              </w:rPr>
              <w:t>95th%</w:t>
            </w:r>
          </w:p>
        </w:tc>
        <w:tc>
          <w:tcPr>
            <w:tcW w:w="2050" w:type="dxa"/>
          </w:tcPr>
          <w:p w14:paraId="2896BAA1" w14:textId="7CF6322C" w:rsidR="00600678" w:rsidRDefault="00600678" w:rsidP="00600678">
            <w:pPr>
              <w:rPr>
                <w:color w:val="FF0000"/>
                <w:highlight w:val="yellow"/>
                <w:lang w:val="en-US"/>
              </w:rPr>
            </w:pPr>
            <w:r>
              <w:rPr>
                <w:lang w:val="en-US"/>
              </w:rPr>
              <w:t>8.56</w:t>
            </w:r>
          </w:p>
        </w:tc>
        <w:tc>
          <w:tcPr>
            <w:tcW w:w="2050" w:type="dxa"/>
          </w:tcPr>
          <w:p w14:paraId="39826EA8" w14:textId="04C921EB" w:rsidR="00600678" w:rsidRDefault="00600678" w:rsidP="00600678">
            <w:pPr>
              <w:rPr>
                <w:color w:val="FF0000"/>
                <w:highlight w:val="yellow"/>
                <w:lang w:val="en-US"/>
              </w:rPr>
            </w:pPr>
            <w:r>
              <w:rPr>
                <w:lang w:val="en-US"/>
              </w:rPr>
              <w:t>17.42</w:t>
            </w:r>
          </w:p>
        </w:tc>
        <w:tc>
          <w:tcPr>
            <w:tcW w:w="2050" w:type="dxa"/>
          </w:tcPr>
          <w:p w14:paraId="5BDBF766" w14:textId="74BEF6D7" w:rsidR="00600678" w:rsidRDefault="00600678" w:rsidP="00600678">
            <w:pPr>
              <w:rPr>
                <w:color w:val="FF0000"/>
                <w:highlight w:val="yellow"/>
                <w:lang w:val="en-US"/>
              </w:rPr>
            </w:pPr>
            <w:r>
              <w:rPr>
                <w:lang w:val="en-US"/>
              </w:rPr>
              <w:t>20.24</w:t>
            </w:r>
          </w:p>
        </w:tc>
      </w:tr>
    </w:tbl>
    <w:p w14:paraId="61B6B0B4" w14:textId="77777777" w:rsidR="00450E85" w:rsidRDefault="00450E85" w:rsidP="007362C4">
      <w:pPr>
        <w:jc w:val="center"/>
        <w:rPr>
          <w:color w:val="FF0000"/>
          <w:lang w:val="en-US"/>
        </w:rPr>
      </w:pPr>
    </w:p>
    <w:p w14:paraId="462E3CF3" w14:textId="77777777" w:rsidR="00450E85" w:rsidRDefault="00450E85" w:rsidP="007362C4">
      <w:pPr>
        <w:jc w:val="center"/>
        <w:rPr>
          <w:color w:val="FF0000"/>
          <w:lang w:val="en-US"/>
        </w:rPr>
      </w:pPr>
    </w:p>
    <w:p w14:paraId="3ADF91E3" w14:textId="3A460363" w:rsidR="00AD2D1C" w:rsidRDefault="007362C4" w:rsidP="007362C4">
      <w:pPr>
        <w:jc w:val="center"/>
        <w:rPr>
          <w:color w:val="FF0000"/>
          <w:highlight w:val="yellow"/>
          <w:lang w:val="en-US"/>
        </w:rPr>
      </w:pPr>
      <w:r>
        <w:rPr>
          <w:noProof/>
          <w:lang w:val="en-US"/>
        </w:rPr>
        <w:drawing>
          <wp:inline distT="0" distB="0" distL="0" distR="0" wp14:anchorId="2AFCAD41" wp14:editId="23CAC73F">
            <wp:extent cx="3091555" cy="2039315"/>
            <wp:effectExtent l="0" t="0" r="0" b="0"/>
            <wp:docPr id="2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3091555" cy="2039315"/>
                    </a:xfrm>
                    <a:prstGeom prst="rect">
                      <a:avLst/>
                    </a:prstGeom>
                    <a:noFill/>
                    <a:ln>
                      <a:noFill/>
                    </a:ln>
                  </pic:spPr>
                </pic:pic>
              </a:graphicData>
            </a:graphic>
          </wp:inline>
        </w:drawing>
      </w:r>
    </w:p>
    <w:p w14:paraId="5E76BEF2" w14:textId="417F73CE" w:rsidR="007362C4" w:rsidRDefault="007362C4" w:rsidP="007362C4">
      <w:pPr>
        <w:jc w:val="center"/>
        <w:rPr>
          <w:color w:val="FF0000"/>
          <w:highlight w:val="yellow"/>
          <w:lang w:val="en-US"/>
        </w:rPr>
      </w:pPr>
      <w:r w:rsidRPr="00386E2A">
        <w:rPr>
          <w:b/>
          <w:bCs/>
          <w:lang w:val="en-US"/>
        </w:rPr>
        <w:t xml:space="preserve">Fig. </w:t>
      </w:r>
      <w:r w:rsidR="003E52FF" w:rsidRPr="00386E2A">
        <w:rPr>
          <w:b/>
          <w:bCs/>
          <w:lang w:val="en-US"/>
        </w:rPr>
        <w:t>7</w:t>
      </w:r>
      <w:r w:rsidRPr="00600678">
        <w:rPr>
          <w:lang w:val="en-US"/>
        </w:rPr>
        <w:t xml:space="preserve">: </w:t>
      </w:r>
      <w:r>
        <w:rPr>
          <w:lang w:val="en-US"/>
        </w:rPr>
        <w:t>CDF of h</w:t>
      </w:r>
      <w:r w:rsidRPr="00600678">
        <w:rPr>
          <w:lang w:val="en-US"/>
        </w:rPr>
        <w:t xml:space="preserve">orizontal positioning error in Scenario </w:t>
      </w:r>
      <w:r w:rsidR="00DD7D62">
        <w:rPr>
          <w:lang w:val="en-US"/>
        </w:rPr>
        <w:t>2</w:t>
      </w:r>
      <w:r w:rsidR="00DD7D62" w:rsidRPr="00600678">
        <w:rPr>
          <w:lang w:val="en-US"/>
        </w:rPr>
        <w:t xml:space="preserve"> </w:t>
      </w:r>
      <w:r w:rsidRPr="00600678">
        <w:rPr>
          <w:lang w:val="en-US"/>
        </w:rPr>
        <w:t xml:space="preserve">with </w:t>
      </w:r>
      <w:r w:rsidR="009D571A" w:rsidRPr="00600678">
        <w:rPr>
          <w:lang w:val="en-US"/>
        </w:rPr>
        <w:t xml:space="preserve">random selection of </w:t>
      </w:r>
      <w:r w:rsidRPr="00600678">
        <w:rPr>
          <w:lang w:val="en-US"/>
        </w:rPr>
        <w:t>training and test data</w:t>
      </w:r>
    </w:p>
    <w:p w14:paraId="2A56D6E3" w14:textId="57AB369B" w:rsidR="00A65DEB" w:rsidRDefault="00A65DEB" w:rsidP="00A65DEB">
      <w:pPr>
        <w:jc w:val="both"/>
        <w:rPr>
          <w:lang w:val="en-US"/>
        </w:rPr>
      </w:pPr>
      <w:r w:rsidRPr="2C7B3089">
        <w:rPr>
          <w:lang w:val="en-US"/>
        </w:rPr>
        <w:lastRenderedPageBreak/>
        <w:t xml:space="preserve">The figs. 7 and 8 show the CDF of horizontal positioning error in scenario 2, and associated tables summarize the values for different percentiles. The trends in terms of the performance gains from using ML-based one-step and two-step positioning relative to the benchmark is </w:t>
      </w:r>
      <w:proofErr w:type="gramStart"/>
      <w:r w:rsidRPr="2C7B3089">
        <w:rPr>
          <w:lang w:val="en-US"/>
        </w:rPr>
        <w:t>similar to</w:t>
      </w:r>
      <w:proofErr w:type="gramEnd"/>
      <w:r w:rsidRPr="2C7B3089">
        <w:rPr>
          <w:lang w:val="en-US"/>
        </w:rPr>
        <w:t xml:space="preserve"> scenario 1. The gains in terms of positioning accuracy error reduction for one-step positioning is slightly higher (65 %) for this scenario as compared to scenario 1. It is relevant to note that due to the higher clutter density, scenario 2 has a significant higher number of NLOS links as compared to scenario 1. A summary of the mean horizontal positioning errors for scenarios 1 and 2, for various dataset selection for testing and training, normalized to the benchmark peak detection scheme is as shown in Fig. 9. Similar trends in terms of reduction of horizontal positioning error for ML-based mechanisms were observed for other percentiles. The results indicate the need for the network and the UE to be able to determine the appropriate positioning approach, based on the observed performance KPIs.</w:t>
      </w:r>
    </w:p>
    <w:p w14:paraId="2DEC8F0D" w14:textId="518A8944" w:rsidR="00AD2D1C" w:rsidRPr="007362C4" w:rsidRDefault="007362C4" w:rsidP="00AD2D1C">
      <w:pPr>
        <w:rPr>
          <w:highlight w:val="yellow"/>
          <w:lang w:val="en-US"/>
        </w:rPr>
      </w:pPr>
      <w:r w:rsidRPr="00386E2A">
        <w:rPr>
          <w:b/>
          <w:bCs/>
          <w:lang w:val="en-US"/>
        </w:rPr>
        <w:t xml:space="preserve">Table </w:t>
      </w:r>
      <w:r w:rsidR="003E52FF" w:rsidRPr="00386E2A">
        <w:rPr>
          <w:b/>
          <w:bCs/>
          <w:lang w:val="en-US"/>
        </w:rPr>
        <w:t>5</w:t>
      </w:r>
      <w:r w:rsidRPr="00600678">
        <w:rPr>
          <w:lang w:val="en-US"/>
        </w:rPr>
        <w:t xml:space="preserve">: Horizontal positioning error in Scenario </w:t>
      </w:r>
      <w:r>
        <w:rPr>
          <w:lang w:val="en-US"/>
        </w:rPr>
        <w:t>2</w:t>
      </w:r>
      <w:r w:rsidRPr="00600678">
        <w:rPr>
          <w:lang w:val="en-US"/>
        </w:rPr>
        <w:t xml:space="preserve"> for random selection of training and test data</w:t>
      </w:r>
    </w:p>
    <w:tbl>
      <w:tblPr>
        <w:tblStyle w:val="TableGrid"/>
        <w:tblW w:w="0" w:type="auto"/>
        <w:jc w:val="center"/>
        <w:tblLook w:val="04A0" w:firstRow="1" w:lastRow="0" w:firstColumn="1" w:lastColumn="0" w:noHBand="0" w:noVBand="1"/>
      </w:tblPr>
      <w:tblGrid>
        <w:gridCol w:w="2050"/>
        <w:gridCol w:w="2050"/>
        <w:gridCol w:w="2050"/>
        <w:gridCol w:w="2050"/>
      </w:tblGrid>
      <w:tr w:rsidR="00600678" w14:paraId="316D5BE7" w14:textId="77777777" w:rsidTr="00386E2A">
        <w:trPr>
          <w:trHeight w:val="174"/>
          <w:jc w:val="center"/>
        </w:trPr>
        <w:tc>
          <w:tcPr>
            <w:tcW w:w="2050" w:type="dxa"/>
          </w:tcPr>
          <w:p w14:paraId="3224AE5F" w14:textId="77777777" w:rsidR="00600678" w:rsidRDefault="00600678" w:rsidP="00C26865">
            <w:pPr>
              <w:rPr>
                <w:color w:val="FF0000"/>
                <w:highlight w:val="yellow"/>
                <w:lang w:val="en-US"/>
              </w:rPr>
            </w:pPr>
            <w:r>
              <w:t>Positioning Error (m)</w:t>
            </w:r>
          </w:p>
        </w:tc>
        <w:tc>
          <w:tcPr>
            <w:tcW w:w="2050" w:type="dxa"/>
          </w:tcPr>
          <w:p w14:paraId="44422FBA" w14:textId="77777777" w:rsidR="00600678" w:rsidRDefault="00600678" w:rsidP="00C26865">
            <w:pPr>
              <w:rPr>
                <w:color w:val="FF0000"/>
                <w:highlight w:val="yellow"/>
                <w:lang w:val="en-US"/>
              </w:rPr>
            </w:pPr>
            <w:r>
              <w:rPr>
                <w:lang w:val="en-US"/>
              </w:rPr>
              <w:t>ML one-step</w:t>
            </w:r>
          </w:p>
        </w:tc>
        <w:tc>
          <w:tcPr>
            <w:tcW w:w="2050" w:type="dxa"/>
          </w:tcPr>
          <w:p w14:paraId="3A2DDBC5" w14:textId="77777777" w:rsidR="00600678" w:rsidRDefault="00600678" w:rsidP="00C26865">
            <w:pPr>
              <w:rPr>
                <w:color w:val="FF0000"/>
                <w:highlight w:val="yellow"/>
                <w:lang w:val="en-US"/>
              </w:rPr>
            </w:pPr>
            <w:r>
              <w:rPr>
                <w:lang w:val="en-US"/>
              </w:rPr>
              <w:t>ML two-step</w:t>
            </w:r>
          </w:p>
        </w:tc>
        <w:tc>
          <w:tcPr>
            <w:tcW w:w="2050" w:type="dxa"/>
          </w:tcPr>
          <w:p w14:paraId="0C54EF4F" w14:textId="77777777" w:rsidR="00600678" w:rsidRDefault="00600678" w:rsidP="00C26865">
            <w:pPr>
              <w:rPr>
                <w:color w:val="FF0000"/>
                <w:highlight w:val="yellow"/>
                <w:lang w:val="en-US"/>
              </w:rPr>
            </w:pPr>
            <w:r>
              <w:rPr>
                <w:lang w:val="en-US"/>
              </w:rPr>
              <w:t>Peak detection</w:t>
            </w:r>
          </w:p>
        </w:tc>
      </w:tr>
      <w:tr w:rsidR="00600678" w14:paraId="62D6B233" w14:textId="77777777" w:rsidTr="00386E2A">
        <w:trPr>
          <w:trHeight w:val="174"/>
          <w:jc w:val="center"/>
        </w:trPr>
        <w:tc>
          <w:tcPr>
            <w:tcW w:w="2050" w:type="dxa"/>
          </w:tcPr>
          <w:p w14:paraId="4B6B7B38" w14:textId="0F33F393" w:rsidR="00600678" w:rsidRDefault="00600678" w:rsidP="00600678">
            <w:pPr>
              <w:rPr>
                <w:color w:val="FF0000"/>
                <w:highlight w:val="yellow"/>
                <w:lang w:val="en-US"/>
              </w:rPr>
            </w:pPr>
            <w:r>
              <w:rPr>
                <w:lang w:val="en-US"/>
              </w:rPr>
              <w:t>Mean</w:t>
            </w:r>
          </w:p>
        </w:tc>
        <w:tc>
          <w:tcPr>
            <w:tcW w:w="2050" w:type="dxa"/>
          </w:tcPr>
          <w:p w14:paraId="7562E610" w14:textId="3468341F" w:rsidR="00600678" w:rsidRDefault="00600678" w:rsidP="00600678">
            <w:pPr>
              <w:rPr>
                <w:color w:val="FF0000"/>
                <w:highlight w:val="yellow"/>
                <w:lang w:val="en-US"/>
              </w:rPr>
            </w:pPr>
            <w:r>
              <w:rPr>
                <w:lang w:val="en-US"/>
              </w:rPr>
              <w:t>4.95</w:t>
            </w:r>
          </w:p>
        </w:tc>
        <w:tc>
          <w:tcPr>
            <w:tcW w:w="2050" w:type="dxa"/>
          </w:tcPr>
          <w:p w14:paraId="6E20E208" w14:textId="65E2D780" w:rsidR="00600678" w:rsidRDefault="00600678" w:rsidP="00600678">
            <w:pPr>
              <w:rPr>
                <w:color w:val="FF0000"/>
                <w:highlight w:val="yellow"/>
                <w:lang w:val="en-US"/>
              </w:rPr>
            </w:pPr>
            <w:r>
              <w:rPr>
                <w:lang w:val="en-US"/>
              </w:rPr>
              <w:t>12.84</w:t>
            </w:r>
          </w:p>
        </w:tc>
        <w:tc>
          <w:tcPr>
            <w:tcW w:w="2050" w:type="dxa"/>
          </w:tcPr>
          <w:p w14:paraId="7E8C2E3C" w14:textId="19D93A3A" w:rsidR="00600678" w:rsidRDefault="00600678" w:rsidP="00600678">
            <w:pPr>
              <w:rPr>
                <w:color w:val="FF0000"/>
                <w:highlight w:val="yellow"/>
                <w:lang w:val="en-US"/>
              </w:rPr>
            </w:pPr>
            <w:r>
              <w:rPr>
                <w:lang w:val="en-US"/>
              </w:rPr>
              <w:t>14.11</w:t>
            </w:r>
          </w:p>
        </w:tc>
      </w:tr>
      <w:tr w:rsidR="00600678" w14:paraId="1F5B2A9F" w14:textId="77777777" w:rsidTr="00386E2A">
        <w:trPr>
          <w:trHeight w:val="174"/>
          <w:jc w:val="center"/>
        </w:trPr>
        <w:tc>
          <w:tcPr>
            <w:tcW w:w="2050" w:type="dxa"/>
          </w:tcPr>
          <w:p w14:paraId="617F38D9" w14:textId="102B2A04" w:rsidR="00600678" w:rsidRDefault="00600678" w:rsidP="00600678">
            <w:pPr>
              <w:rPr>
                <w:color w:val="FF0000"/>
                <w:highlight w:val="yellow"/>
                <w:lang w:val="en-US"/>
              </w:rPr>
            </w:pPr>
            <w:r>
              <w:rPr>
                <w:lang w:val="en-US"/>
              </w:rPr>
              <w:t>80th%</w:t>
            </w:r>
          </w:p>
        </w:tc>
        <w:tc>
          <w:tcPr>
            <w:tcW w:w="2050" w:type="dxa"/>
          </w:tcPr>
          <w:p w14:paraId="68B4D35E" w14:textId="51692D25" w:rsidR="00600678" w:rsidRDefault="00600678" w:rsidP="00600678">
            <w:pPr>
              <w:rPr>
                <w:color w:val="FF0000"/>
                <w:highlight w:val="yellow"/>
                <w:lang w:val="en-US"/>
              </w:rPr>
            </w:pPr>
            <w:r>
              <w:rPr>
                <w:lang w:val="en-US"/>
              </w:rPr>
              <w:t>7.10</w:t>
            </w:r>
          </w:p>
        </w:tc>
        <w:tc>
          <w:tcPr>
            <w:tcW w:w="2050" w:type="dxa"/>
          </w:tcPr>
          <w:p w14:paraId="7C1DA49F" w14:textId="5218903D" w:rsidR="00600678" w:rsidRDefault="00600678" w:rsidP="00600678">
            <w:pPr>
              <w:rPr>
                <w:color w:val="FF0000"/>
                <w:highlight w:val="yellow"/>
                <w:lang w:val="en-US"/>
              </w:rPr>
            </w:pPr>
            <w:r>
              <w:rPr>
                <w:lang w:val="en-US"/>
              </w:rPr>
              <w:t>13.88</w:t>
            </w:r>
          </w:p>
        </w:tc>
        <w:tc>
          <w:tcPr>
            <w:tcW w:w="2050" w:type="dxa"/>
          </w:tcPr>
          <w:p w14:paraId="1841620C" w14:textId="3F84CE95" w:rsidR="00600678" w:rsidRDefault="00600678" w:rsidP="00600678">
            <w:pPr>
              <w:rPr>
                <w:color w:val="FF0000"/>
                <w:highlight w:val="yellow"/>
                <w:lang w:val="en-US"/>
              </w:rPr>
            </w:pPr>
            <w:r>
              <w:rPr>
                <w:lang w:val="en-US"/>
              </w:rPr>
              <w:t>13.55</w:t>
            </w:r>
          </w:p>
        </w:tc>
      </w:tr>
      <w:tr w:rsidR="00600678" w14:paraId="0A9A932B" w14:textId="77777777" w:rsidTr="00386E2A">
        <w:trPr>
          <w:trHeight w:val="174"/>
          <w:jc w:val="center"/>
        </w:trPr>
        <w:tc>
          <w:tcPr>
            <w:tcW w:w="2050" w:type="dxa"/>
          </w:tcPr>
          <w:p w14:paraId="077EDB73" w14:textId="4DDD88F0" w:rsidR="00600678" w:rsidRDefault="00600678" w:rsidP="00600678">
            <w:pPr>
              <w:rPr>
                <w:color w:val="FF0000"/>
                <w:highlight w:val="yellow"/>
                <w:lang w:val="en-US"/>
              </w:rPr>
            </w:pPr>
            <w:r>
              <w:rPr>
                <w:lang w:val="en-US"/>
              </w:rPr>
              <w:t>90th%</w:t>
            </w:r>
          </w:p>
        </w:tc>
        <w:tc>
          <w:tcPr>
            <w:tcW w:w="2050" w:type="dxa"/>
          </w:tcPr>
          <w:p w14:paraId="28B57B68" w14:textId="6224DEDA" w:rsidR="00600678" w:rsidRDefault="00600678" w:rsidP="00600678">
            <w:pPr>
              <w:rPr>
                <w:color w:val="FF0000"/>
                <w:highlight w:val="yellow"/>
                <w:lang w:val="en-US"/>
              </w:rPr>
            </w:pPr>
            <w:r>
              <w:rPr>
                <w:lang w:val="en-US"/>
              </w:rPr>
              <w:t>8.83</w:t>
            </w:r>
          </w:p>
        </w:tc>
        <w:tc>
          <w:tcPr>
            <w:tcW w:w="2050" w:type="dxa"/>
          </w:tcPr>
          <w:p w14:paraId="554C1A33" w14:textId="28F39E7D" w:rsidR="00600678" w:rsidRDefault="00600678" w:rsidP="00600678">
            <w:pPr>
              <w:rPr>
                <w:color w:val="FF0000"/>
                <w:highlight w:val="yellow"/>
                <w:lang w:val="en-US"/>
              </w:rPr>
            </w:pPr>
            <w:r>
              <w:rPr>
                <w:lang w:val="en-US"/>
              </w:rPr>
              <w:t>18.25</w:t>
            </w:r>
          </w:p>
        </w:tc>
        <w:tc>
          <w:tcPr>
            <w:tcW w:w="2050" w:type="dxa"/>
          </w:tcPr>
          <w:p w14:paraId="6395F310" w14:textId="09FF5EE9" w:rsidR="00600678" w:rsidRDefault="00600678" w:rsidP="00600678">
            <w:pPr>
              <w:rPr>
                <w:color w:val="FF0000"/>
                <w:highlight w:val="yellow"/>
                <w:lang w:val="en-US"/>
              </w:rPr>
            </w:pPr>
            <w:r>
              <w:rPr>
                <w:lang w:val="en-US"/>
              </w:rPr>
              <w:t>18.45</w:t>
            </w:r>
          </w:p>
        </w:tc>
      </w:tr>
      <w:tr w:rsidR="00600678" w14:paraId="5084E6FC" w14:textId="77777777" w:rsidTr="00386E2A">
        <w:trPr>
          <w:trHeight w:val="174"/>
          <w:jc w:val="center"/>
        </w:trPr>
        <w:tc>
          <w:tcPr>
            <w:tcW w:w="2050" w:type="dxa"/>
          </w:tcPr>
          <w:p w14:paraId="670C90BE" w14:textId="0F8238E7" w:rsidR="00600678" w:rsidRDefault="00600678" w:rsidP="00600678">
            <w:pPr>
              <w:rPr>
                <w:color w:val="FF0000"/>
                <w:highlight w:val="yellow"/>
                <w:lang w:val="en-US"/>
              </w:rPr>
            </w:pPr>
            <w:r>
              <w:rPr>
                <w:lang w:val="en-US"/>
              </w:rPr>
              <w:t>95th%</w:t>
            </w:r>
          </w:p>
        </w:tc>
        <w:tc>
          <w:tcPr>
            <w:tcW w:w="2050" w:type="dxa"/>
          </w:tcPr>
          <w:p w14:paraId="6819A4BC" w14:textId="1D4C724F" w:rsidR="00600678" w:rsidRDefault="00600678" w:rsidP="00600678">
            <w:pPr>
              <w:rPr>
                <w:color w:val="FF0000"/>
                <w:highlight w:val="yellow"/>
                <w:lang w:val="en-US"/>
              </w:rPr>
            </w:pPr>
            <w:r>
              <w:rPr>
                <w:lang w:val="en-US"/>
              </w:rPr>
              <w:t>10.81</w:t>
            </w:r>
          </w:p>
        </w:tc>
        <w:tc>
          <w:tcPr>
            <w:tcW w:w="2050" w:type="dxa"/>
          </w:tcPr>
          <w:p w14:paraId="3AD1A6B9" w14:textId="19CE0FD0" w:rsidR="00600678" w:rsidRDefault="00600678" w:rsidP="00600678">
            <w:pPr>
              <w:rPr>
                <w:color w:val="FF0000"/>
                <w:highlight w:val="yellow"/>
                <w:lang w:val="en-US"/>
              </w:rPr>
            </w:pPr>
            <w:r>
              <w:rPr>
                <w:lang w:val="en-US"/>
              </w:rPr>
              <w:t>23.10</w:t>
            </w:r>
          </w:p>
        </w:tc>
        <w:tc>
          <w:tcPr>
            <w:tcW w:w="2050" w:type="dxa"/>
          </w:tcPr>
          <w:p w14:paraId="17F5ECAA" w14:textId="1170E142" w:rsidR="00600678" w:rsidRDefault="00600678" w:rsidP="00600678">
            <w:pPr>
              <w:rPr>
                <w:color w:val="FF0000"/>
                <w:highlight w:val="yellow"/>
                <w:lang w:val="en-US"/>
              </w:rPr>
            </w:pPr>
            <w:r>
              <w:rPr>
                <w:lang w:val="en-US"/>
              </w:rPr>
              <w:t>24.28</w:t>
            </w:r>
          </w:p>
        </w:tc>
      </w:tr>
    </w:tbl>
    <w:p w14:paraId="64CA8EF0" w14:textId="78A254FA" w:rsidR="00AD2D1C" w:rsidRDefault="00AD2D1C" w:rsidP="00AD2D1C">
      <w:pPr>
        <w:rPr>
          <w:rFonts w:cs="Arial"/>
          <w:color w:val="FF0000"/>
          <w:highlight w:val="yellow"/>
        </w:rPr>
      </w:pPr>
    </w:p>
    <w:p w14:paraId="440A0249" w14:textId="492C2A9E" w:rsidR="00AD2D1C" w:rsidRDefault="007362C4" w:rsidP="007362C4">
      <w:pPr>
        <w:jc w:val="center"/>
        <w:rPr>
          <w:color w:val="FF0000"/>
          <w:highlight w:val="yellow"/>
          <w:lang w:val="en-US"/>
        </w:rPr>
      </w:pPr>
      <w:r>
        <w:rPr>
          <w:noProof/>
          <w:lang w:val="en-US"/>
        </w:rPr>
        <w:drawing>
          <wp:inline distT="0" distB="0" distL="0" distR="0" wp14:anchorId="3E6BDDB1" wp14:editId="08834E94">
            <wp:extent cx="3091555" cy="2039315"/>
            <wp:effectExtent l="0" t="0" r="0" b="0"/>
            <wp:docPr id="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3091555" cy="2039315"/>
                    </a:xfrm>
                    <a:prstGeom prst="rect">
                      <a:avLst/>
                    </a:prstGeom>
                    <a:noFill/>
                    <a:ln>
                      <a:noFill/>
                    </a:ln>
                  </pic:spPr>
                </pic:pic>
              </a:graphicData>
            </a:graphic>
          </wp:inline>
        </w:drawing>
      </w:r>
    </w:p>
    <w:p w14:paraId="7D39A15B" w14:textId="1F5FFBEF" w:rsidR="007362C4" w:rsidRDefault="007362C4" w:rsidP="007362C4">
      <w:pPr>
        <w:jc w:val="center"/>
        <w:rPr>
          <w:lang w:val="en-US"/>
        </w:rPr>
      </w:pPr>
      <w:r w:rsidRPr="00386E2A">
        <w:rPr>
          <w:b/>
          <w:bCs/>
          <w:lang w:val="en-US"/>
        </w:rPr>
        <w:t xml:space="preserve">Fig. </w:t>
      </w:r>
      <w:r w:rsidR="00622246" w:rsidRPr="00386E2A">
        <w:rPr>
          <w:b/>
          <w:bCs/>
          <w:lang w:val="en-US"/>
        </w:rPr>
        <w:t>8</w:t>
      </w:r>
      <w:r w:rsidRPr="00600678">
        <w:rPr>
          <w:lang w:val="en-US"/>
        </w:rPr>
        <w:t xml:space="preserve">: </w:t>
      </w:r>
      <w:r>
        <w:rPr>
          <w:lang w:val="en-US"/>
        </w:rPr>
        <w:t>CDF of h</w:t>
      </w:r>
      <w:r w:rsidRPr="00600678">
        <w:rPr>
          <w:lang w:val="en-US"/>
        </w:rPr>
        <w:t xml:space="preserve">orizontal positioning error in Scenario </w:t>
      </w:r>
      <w:r>
        <w:rPr>
          <w:lang w:val="en-US"/>
        </w:rPr>
        <w:t>2</w:t>
      </w:r>
      <w:r w:rsidRPr="00600678">
        <w:rPr>
          <w:lang w:val="en-US"/>
        </w:rPr>
        <w:t xml:space="preserve"> with different drops for training and test data</w:t>
      </w:r>
    </w:p>
    <w:p w14:paraId="4F068721" w14:textId="655723E9" w:rsidR="00AD2D1C" w:rsidRPr="007362C4" w:rsidRDefault="007362C4" w:rsidP="00AD2D1C">
      <w:pPr>
        <w:rPr>
          <w:highlight w:val="yellow"/>
          <w:lang w:val="en-US"/>
        </w:rPr>
      </w:pPr>
      <w:r w:rsidRPr="00386E2A">
        <w:rPr>
          <w:b/>
          <w:bCs/>
          <w:lang w:val="en-US"/>
        </w:rPr>
        <w:t xml:space="preserve">Table </w:t>
      </w:r>
      <w:r w:rsidR="00622246" w:rsidRPr="00386E2A">
        <w:rPr>
          <w:b/>
          <w:bCs/>
          <w:lang w:val="en-US"/>
        </w:rPr>
        <w:t>6</w:t>
      </w:r>
      <w:r w:rsidRPr="00600678">
        <w:rPr>
          <w:lang w:val="en-US"/>
        </w:rPr>
        <w:t xml:space="preserve">: Horizontal positioning error in Scenario </w:t>
      </w:r>
      <w:r>
        <w:rPr>
          <w:lang w:val="en-US"/>
        </w:rPr>
        <w:t>2</w:t>
      </w:r>
      <w:r w:rsidRPr="00600678">
        <w:rPr>
          <w:lang w:val="en-US"/>
        </w:rPr>
        <w:t xml:space="preserve"> with different drops for training and test data</w:t>
      </w:r>
    </w:p>
    <w:tbl>
      <w:tblPr>
        <w:tblStyle w:val="TableGrid"/>
        <w:tblW w:w="0" w:type="auto"/>
        <w:jc w:val="center"/>
        <w:tblLook w:val="04A0" w:firstRow="1" w:lastRow="0" w:firstColumn="1" w:lastColumn="0" w:noHBand="0" w:noVBand="1"/>
      </w:tblPr>
      <w:tblGrid>
        <w:gridCol w:w="2050"/>
        <w:gridCol w:w="2050"/>
        <w:gridCol w:w="2050"/>
        <w:gridCol w:w="2050"/>
      </w:tblGrid>
      <w:tr w:rsidR="00600678" w14:paraId="59C1F3B7" w14:textId="77777777" w:rsidTr="00386E2A">
        <w:trPr>
          <w:trHeight w:val="174"/>
          <w:jc w:val="center"/>
        </w:trPr>
        <w:tc>
          <w:tcPr>
            <w:tcW w:w="2050" w:type="dxa"/>
          </w:tcPr>
          <w:p w14:paraId="0CBA6E76" w14:textId="77777777" w:rsidR="00600678" w:rsidRDefault="00600678" w:rsidP="00C26865">
            <w:pPr>
              <w:rPr>
                <w:color w:val="FF0000"/>
                <w:highlight w:val="yellow"/>
                <w:lang w:val="en-US"/>
              </w:rPr>
            </w:pPr>
            <w:r>
              <w:t>Positioning Error (m)</w:t>
            </w:r>
          </w:p>
        </w:tc>
        <w:tc>
          <w:tcPr>
            <w:tcW w:w="2050" w:type="dxa"/>
          </w:tcPr>
          <w:p w14:paraId="672C5DA9" w14:textId="77777777" w:rsidR="00600678" w:rsidRDefault="00600678" w:rsidP="00C26865">
            <w:pPr>
              <w:rPr>
                <w:color w:val="FF0000"/>
                <w:highlight w:val="yellow"/>
                <w:lang w:val="en-US"/>
              </w:rPr>
            </w:pPr>
            <w:r>
              <w:rPr>
                <w:lang w:val="en-US"/>
              </w:rPr>
              <w:t>ML one-step</w:t>
            </w:r>
          </w:p>
        </w:tc>
        <w:tc>
          <w:tcPr>
            <w:tcW w:w="2050" w:type="dxa"/>
          </w:tcPr>
          <w:p w14:paraId="2C121076" w14:textId="77777777" w:rsidR="00600678" w:rsidRDefault="00600678" w:rsidP="00C26865">
            <w:pPr>
              <w:rPr>
                <w:color w:val="FF0000"/>
                <w:highlight w:val="yellow"/>
                <w:lang w:val="en-US"/>
              </w:rPr>
            </w:pPr>
            <w:r>
              <w:rPr>
                <w:lang w:val="en-US"/>
              </w:rPr>
              <w:t>ML two-step</w:t>
            </w:r>
          </w:p>
        </w:tc>
        <w:tc>
          <w:tcPr>
            <w:tcW w:w="2050" w:type="dxa"/>
          </w:tcPr>
          <w:p w14:paraId="4C0E4034" w14:textId="77777777" w:rsidR="00600678" w:rsidRDefault="00600678" w:rsidP="00C26865">
            <w:pPr>
              <w:rPr>
                <w:color w:val="FF0000"/>
                <w:highlight w:val="yellow"/>
                <w:lang w:val="en-US"/>
              </w:rPr>
            </w:pPr>
            <w:r>
              <w:rPr>
                <w:lang w:val="en-US"/>
              </w:rPr>
              <w:t>Peak detection</w:t>
            </w:r>
          </w:p>
        </w:tc>
      </w:tr>
      <w:tr w:rsidR="00600678" w14:paraId="5D8C1BA0" w14:textId="77777777" w:rsidTr="00386E2A">
        <w:trPr>
          <w:trHeight w:val="174"/>
          <w:jc w:val="center"/>
        </w:trPr>
        <w:tc>
          <w:tcPr>
            <w:tcW w:w="2050" w:type="dxa"/>
          </w:tcPr>
          <w:p w14:paraId="00AF91BF" w14:textId="77777777" w:rsidR="00600678" w:rsidRDefault="00600678" w:rsidP="00600678">
            <w:pPr>
              <w:rPr>
                <w:color w:val="FF0000"/>
                <w:highlight w:val="yellow"/>
                <w:lang w:val="en-US"/>
              </w:rPr>
            </w:pPr>
            <w:r>
              <w:rPr>
                <w:lang w:val="en-US"/>
              </w:rPr>
              <w:t>Mean</w:t>
            </w:r>
          </w:p>
        </w:tc>
        <w:tc>
          <w:tcPr>
            <w:tcW w:w="2050" w:type="dxa"/>
          </w:tcPr>
          <w:p w14:paraId="6A76ECD4" w14:textId="71A48961" w:rsidR="00600678" w:rsidRDefault="00600678" w:rsidP="00600678">
            <w:pPr>
              <w:rPr>
                <w:color w:val="FF0000"/>
                <w:highlight w:val="yellow"/>
                <w:lang w:val="en-US"/>
              </w:rPr>
            </w:pPr>
            <w:r>
              <w:rPr>
                <w:lang w:val="en-US"/>
              </w:rPr>
              <w:t>4.83</w:t>
            </w:r>
          </w:p>
        </w:tc>
        <w:tc>
          <w:tcPr>
            <w:tcW w:w="2050" w:type="dxa"/>
          </w:tcPr>
          <w:p w14:paraId="6F6873CE" w14:textId="7589AE34" w:rsidR="00600678" w:rsidRDefault="00600678" w:rsidP="00600678">
            <w:pPr>
              <w:rPr>
                <w:color w:val="FF0000"/>
                <w:highlight w:val="yellow"/>
                <w:lang w:val="en-US"/>
              </w:rPr>
            </w:pPr>
            <w:r>
              <w:rPr>
                <w:lang w:val="en-US"/>
              </w:rPr>
              <w:t>13.35</w:t>
            </w:r>
          </w:p>
        </w:tc>
        <w:tc>
          <w:tcPr>
            <w:tcW w:w="2050" w:type="dxa"/>
          </w:tcPr>
          <w:p w14:paraId="152F95A2" w14:textId="4932DD53" w:rsidR="00600678" w:rsidRDefault="00600678" w:rsidP="00600678">
            <w:pPr>
              <w:rPr>
                <w:color w:val="FF0000"/>
                <w:highlight w:val="yellow"/>
                <w:lang w:val="en-US"/>
              </w:rPr>
            </w:pPr>
            <w:r>
              <w:rPr>
                <w:lang w:val="en-US"/>
              </w:rPr>
              <w:t>13.59</w:t>
            </w:r>
          </w:p>
        </w:tc>
      </w:tr>
      <w:tr w:rsidR="00600678" w14:paraId="64D3FD65" w14:textId="77777777" w:rsidTr="00386E2A">
        <w:trPr>
          <w:trHeight w:val="174"/>
          <w:jc w:val="center"/>
        </w:trPr>
        <w:tc>
          <w:tcPr>
            <w:tcW w:w="2050" w:type="dxa"/>
          </w:tcPr>
          <w:p w14:paraId="630CB6AB" w14:textId="77777777" w:rsidR="00600678" w:rsidRDefault="00600678" w:rsidP="00600678">
            <w:pPr>
              <w:rPr>
                <w:color w:val="FF0000"/>
                <w:highlight w:val="yellow"/>
                <w:lang w:val="en-US"/>
              </w:rPr>
            </w:pPr>
            <w:r>
              <w:rPr>
                <w:lang w:val="en-US"/>
              </w:rPr>
              <w:t>80th%</w:t>
            </w:r>
          </w:p>
        </w:tc>
        <w:tc>
          <w:tcPr>
            <w:tcW w:w="2050" w:type="dxa"/>
          </w:tcPr>
          <w:p w14:paraId="79C8AD63" w14:textId="1C8A94DF" w:rsidR="00600678" w:rsidRDefault="00600678" w:rsidP="00600678">
            <w:pPr>
              <w:rPr>
                <w:color w:val="FF0000"/>
                <w:highlight w:val="yellow"/>
                <w:lang w:val="en-US"/>
              </w:rPr>
            </w:pPr>
            <w:r>
              <w:rPr>
                <w:lang w:val="en-US"/>
              </w:rPr>
              <w:t>6.89</w:t>
            </w:r>
          </w:p>
        </w:tc>
        <w:tc>
          <w:tcPr>
            <w:tcW w:w="2050" w:type="dxa"/>
          </w:tcPr>
          <w:p w14:paraId="22B0A50E" w14:textId="79B3EC91" w:rsidR="00600678" w:rsidRDefault="00600678" w:rsidP="00600678">
            <w:pPr>
              <w:rPr>
                <w:color w:val="FF0000"/>
                <w:highlight w:val="yellow"/>
                <w:lang w:val="en-US"/>
              </w:rPr>
            </w:pPr>
            <w:r>
              <w:rPr>
                <w:lang w:val="en-US"/>
              </w:rPr>
              <w:t>14.16</w:t>
            </w:r>
          </w:p>
        </w:tc>
        <w:tc>
          <w:tcPr>
            <w:tcW w:w="2050" w:type="dxa"/>
          </w:tcPr>
          <w:p w14:paraId="6DB8C7C0" w14:textId="15B789C3" w:rsidR="00600678" w:rsidRDefault="00600678" w:rsidP="00600678">
            <w:pPr>
              <w:rPr>
                <w:color w:val="FF0000"/>
                <w:highlight w:val="yellow"/>
                <w:lang w:val="en-US"/>
              </w:rPr>
            </w:pPr>
            <w:r>
              <w:rPr>
                <w:lang w:val="en-US"/>
              </w:rPr>
              <w:t>13.29</w:t>
            </w:r>
          </w:p>
        </w:tc>
      </w:tr>
      <w:tr w:rsidR="00600678" w14:paraId="28FA4F0E" w14:textId="77777777" w:rsidTr="00386E2A">
        <w:trPr>
          <w:trHeight w:val="174"/>
          <w:jc w:val="center"/>
        </w:trPr>
        <w:tc>
          <w:tcPr>
            <w:tcW w:w="2050" w:type="dxa"/>
          </w:tcPr>
          <w:p w14:paraId="33ACF438" w14:textId="77777777" w:rsidR="00600678" w:rsidRDefault="00600678" w:rsidP="00600678">
            <w:pPr>
              <w:rPr>
                <w:color w:val="FF0000"/>
                <w:highlight w:val="yellow"/>
                <w:lang w:val="en-US"/>
              </w:rPr>
            </w:pPr>
            <w:r>
              <w:rPr>
                <w:lang w:val="en-US"/>
              </w:rPr>
              <w:t>90th%</w:t>
            </w:r>
          </w:p>
        </w:tc>
        <w:tc>
          <w:tcPr>
            <w:tcW w:w="2050" w:type="dxa"/>
          </w:tcPr>
          <w:p w14:paraId="0D21CABC" w14:textId="77A0D653" w:rsidR="00600678" w:rsidRDefault="00600678" w:rsidP="00600678">
            <w:pPr>
              <w:rPr>
                <w:color w:val="FF0000"/>
                <w:highlight w:val="yellow"/>
                <w:lang w:val="en-US"/>
              </w:rPr>
            </w:pPr>
            <w:r>
              <w:rPr>
                <w:lang w:val="en-US"/>
              </w:rPr>
              <w:t>8.53</w:t>
            </w:r>
          </w:p>
        </w:tc>
        <w:tc>
          <w:tcPr>
            <w:tcW w:w="2050" w:type="dxa"/>
          </w:tcPr>
          <w:p w14:paraId="646B3F39" w14:textId="10777CA3" w:rsidR="00600678" w:rsidRDefault="00600678" w:rsidP="00600678">
            <w:pPr>
              <w:rPr>
                <w:color w:val="FF0000"/>
                <w:highlight w:val="yellow"/>
                <w:lang w:val="en-US"/>
              </w:rPr>
            </w:pPr>
            <w:r>
              <w:rPr>
                <w:lang w:val="en-US"/>
              </w:rPr>
              <w:t>18.54</w:t>
            </w:r>
          </w:p>
        </w:tc>
        <w:tc>
          <w:tcPr>
            <w:tcW w:w="2050" w:type="dxa"/>
          </w:tcPr>
          <w:p w14:paraId="01655F01" w14:textId="245E415A" w:rsidR="00600678" w:rsidRDefault="00600678" w:rsidP="00600678">
            <w:pPr>
              <w:rPr>
                <w:color w:val="FF0000"/>
                <w:highlight w:val="yellow"/>
                <w:lang w:val="en-US"/>
              </w:rPr>
            </w:pPr>
            <w:r>
              <w:rPr>
                <w:lang w:val="en-US"/>
              </w:rPr>
              <w:t>18.50</w:t>
            </w:r>
          </w:p>
        </w:tc>
      </w:tr>
      <w:tr w:rsidR="00600678" w14:paraId="0B35CC81" w14:textId="77777777" w:rsidTr="00386E2A">
        <w:trPr>
          <w:trHeight w:val="174"/>
          <w:jc w:val="center"/>
        </w:trPr>
        <w:tc>
          <w:tcPr>
            <w:tcW w:w="2050" w:type="dxa"/>
          </w:tcPr>
          <w:p w14:paraId="25B78D94" w14:textId="77777777" w:rsidR="00600678" w:rsidRDefault="00600678" w:rsidP="00600678">
            <w:pPr>
              <w:rPr>
                <w:color w:val="FF0000"/>
                <w:highlight w:val="yellow"/>
                <w:lang w:val="en-US"/>
              </w:rPr>
            </w:pPr>
            <w:r>
              <w:rPr>
                <w:lang w:val="en-US"/>
              </w:rPr>
              <w:t>95th%</w:t>
            </w:r>
          </w:p>
        </w:tc>
        <w:tc>
          <w:tcPr>
            <w:tcW w:w="2050" w:type="dxa"/>
          </w:tcPr>
          <w:p w14:paraId="0DBF1C4E" w14:textId="7CB18041" w:rsidR="00600678" w:rsidRDefault="00600678" w:rsidP="00600678">
            <w:pPr>
              <w:rPr>
                <w:color w:val="FF0000"/>
                <w:highlight w:val="yellow"/>
                <w:lang w:val="en-US"/>
              </w:rPr>
            </w:pPr>
            <w:r>
              <w:rPr>
                <w:lang w:val="en-US"/>
              </w:rPr>
              <w:t>10.10</w:t>
            </w:r>
          </w:p>
        </w:tc>
        <w:tc>
          <w:tcPr>
            <w:tcW w:w="2050" w:type="dxa"/>
          </w:tcPr>
          <w:p w14:paraId="77AD9AA3" w14:textId="41FBF378" w:rsidR="00600678" w:rsidRDefault="00600678" w:rsidP="00600678">
            <w:pPr>
              <w:rPr>
                <w:color w:val="FF0000"/>
                <w:highlight w:val="yellow"/>
                <w:lang w:val="en-US"/>
              </w:rPr>
            </w:pPr>
            <w:r>
              <w:rPr>
                <w:lang w:val="en-US"/>
              </w:rPr>
              <w:t>23.68</w:t>
            </w:r>
          </w:p>
        </w:tc>
        <w:tc>
          <w:tcPr>
            <w:tcW w:w="2050" w:type="dxa"/>
          </w:tcPr>
          <w:p w14:paraId="5A124D8C" w14:textId="296F25BF" w:rsidR="00600678" w:rsidRDefault="00600678" w:rsidP="00600678">
            <w:pPr>
              <w:rPr>
                <w:color w:val="FF0000"/>
                <w:highlight w:val="yellow"/>
                <w:lang w:val="en-US"/>
              </w:rPr>
            </w:pPr>
            <w:r>
              <w:rPr>
                <w:lang w:val="en-US"/>
              </w:rPr>
              <w:t>23.44</w:t>
            </w:r>
          </w:p>
        </w:tc>
      </w:tr>
    </w:tbl>
    <w:p w14:paraId="564F8765" w14:textId="77777777" w:rsidR="00AD2D1C" w:rsidRDefault="00AD2D1C" w:rsidP="00AD2D1C">
      <w:pPr>
        <w:rPr>
          <w:rFonts w:cs="Arial"/>
          <w:color w:val="FF0000"/>
          <w:highlight w:val="yellow"/>
        </w:rPr>
      </w:pPr>
    </w:p>
    <w:p w14:paraId="1A22B815" w14:textId="749E6F1B" w:rsidR="00D32606" w:rsidRPr="00386E2A" w:rsidRDefault="00D32606" w:rsidP="00386E2A">
      <w:pPr>
        <w:jc w:val="both"/>
        <w:rPr>
          <w:b/>
          <w:bCs/>
          <w:lang w:val="en-US"/>
        </w:rPr>
      </w:pPr>
      <w:r w:rsidRPr="00386E2A">
        <w:rPr>
          <w:b/>
          <w:bCs/>
          <w:lang w:val="en-US"/>
        </w:rPr>
        <w:t>Observation</w:t>
      </w:r>
      <w:r w:rsidR="00BE73CC">
        <w:rPr>
          <w:b/>
          <w:bCs/>
          <w:lang w:val="en-US"/>
        </w:rPr>
        <w:t>-8</w:t>
      </w:r>
      <w:r w:rsidRPr="00386E2A">
        <w:rPr>
          <w:b/>
          <w:bCs/>
          <w:lang w:val="en-US"/>
        </w:rPr>
        <w:t>: One-step positioning approach provides significant reduction in horizontal positioning error as compared to the benchmark approach, for medium (40 %) and high (60 %) clutter values.</w:t>
      </w:r>
    </w:p>
    <w:p w14:paraId="6DFF418C" w14:textId="4E006EA2" w:rsidR="00D32606" w:rsidRDefault="00D32606" w:rsidP="00386E2A">
      <w:pPr>
        <w:jc w:val="both"/>
        <w:rPr>
          <w:b/>
          <w:bCs/>
          <w:lang w:val="en-US"/>
        </w:rPr>
      </w:pPr>
      <w:r w:rsidRPr="00386E2A">
        <w:rPr>
          <w:b/>
          <w:bCs/>
          <w:lang w:val="en-US"/>
        </w:rPr>
        <w:t>Observation</w:t>
      </w:r>
      <w:r w:rsidR="00BE73CC">
        <w:rPr>
          <w:b/>
          <w:bCs/>
          <w:lang w:val="en-US"/>
        </w:rPr>
        <w:t>-9</w:t>
      </w:r>
      <w:r w:rsidRPr="00386E2A">
        <w:rPr>
          <w:b/>
          <w:bCs/>
          <w:lang w:val="en-US"/>
        </w:rPr>
        <w:t xml:space="preserve">: The performance of ML-based positioning approaches </w:t>
      </w:r>
      <w:r w:rsidR="00201FEF" w:rsidRPr="00A408BE">
        <w:rPr>
          <w:b/>
          <w:bCs/>
          <w:lang w:val="en-US"/>
        </w:rPr>
        <w:t>is</w:t>
      </w:r>
      <w:r w:rsidRPr="00386E2A">
        <w:rPr>
          <w:b/>
          <w:bCs/>
          <w:lang w:val="en-US"/>
        </w:rPr>
        <w:t xml:space="preserve"> robust in terms of the training</w:t>
      </w:r>
      <w:r w:rsidR="00F0144D" w:rsidRPr="00386E2A">
        <w:rPr>
          <w:b/>
          <w:bCs/>
          <w:lang w:val="en-US"/>
        </w:rPr>
        <w:t xml:space="preserve"> and testing datasets used for evaluations.</w:t>
      </w:r>
    </w:p>
    <w:p w14:paraId="7D187C2E" w14:textId="557DE796" w:rsidR="004410F7" w:rsidRPr="00386E2A" w:rsidRDefault="004410F7" w:rsidP="00386E2A">
      <w:pPr>
        <w:jc w:val="both"/>
        <w:rPr>
          <w:rFonts w:cs="Arial"/>
          <w:b/>
          <w:bCs/>
          <w:color w:val="FF0000"/>
          <w:highlight w:val="yellow"/>
        </w:rPr>
      </w:pPr>
      <w:r>
        <w:rPr>
          <w:b/>
          <w:bCs/>
          <w:lang w:val="en-US"/>
        </w:rPr>
        <w:t>Proposal</w:t>
      </w:r>
      <w:r w:rsidR="00BE73CC">
        <w:rPr>
          <w:b/>
          <w:bCs/>
          <w:lang w:val="en-US"/>
        </w:rPr>
        <w:t>-13</w:t>
      </w:r>
      <w:r>
        <w:rPr>
          <w:b/>
          <w:bCs/>
          <w:lang w:val="en-US"/>
        </w:rPr>
        <w:t xml:space="preserve">: </w:t>
      </w:r>
      <w:r w:rsidR="00066BD3">
        <w:rPr>
          <w:b/>
          <w:bCs/>
          <w:lang w:val="en-US"/>
        </w:rPr>
        <w:t xml:space="preserve">RAN1 to consider the presented evaluation results and study further </w:t>
      </w:r>
      <w:r w:rsidR="000C5272" w:rsidRPr="000C5272">
        <w:rPr>
          <w:b/>
          <w:bCs/>
          <w:lang w:val="en-US"/>
        </w:rPr>
        <w:t>the need for the network and the UE to be able to determine the appropriate positioning approach, based on the observed performance KPIs.</w:t>
      </w:r>
    </w:p>
    <w:p w14:paraId="2A14B4D9" w14:textId="744F6B48" w:rsidR="00E23BE6" w:rsidRPr="00386E2A" w:rsidRDefault="001420B6" w:rsidP="00E23BE6">
      <w:pPr>
        <w:jc w:val="center"/>
        <w:rPr>
          <w:color w:val="FF0000"/>
          <w:lang w:val="en-US"/>
        </w:rPr>
      </w:pPr>
      <w:r>
        <w:rPr>
          <w:noProof/>
          <w:color w:val="FF0000"/>
          <w:lang w:val="en-US"/>
        </w:rPr>
        <w:lastRenderedPageBreak/>
        <w:drawing>
          <wp:inline distT="0" distB="0" distL="0" distR="0" wp14:anchorId="3894185B" wp14:editId="3237CE99">
            <wp:extent cx="5593368" cy="3105150"/>
            <wp:effectExtent l="0" t="0" r="762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94735" cy="3105909"/>
                    </a:xfrm>
                    <a:prstGeom prst="rect">
                      <a:avLst/>
                    </a:prstGeom>
                    <a:noFill/>
                  </pic:spPr>
                </pic:pic>
              </a:graphicData>
            </a:graphic>
          </wp:inline>
        </w:drawing>
      </w:r>
    </w:p>
    <w:p w14:paraId="776AB9FA" w14:textId="14C05919" w:rsidR="00E23BE6" w:rsidRPr="00502BE3" w:rsidRDefault="00E23BE6" w:rsidP="00E23BE6">
      <w:pPr>
        <w:jc w:val="center"/>
        <w:rPr>
          <w:lang w:val="en-US"/>
        </w:rPr>
      </w:pPr>
      <w:r w:rsidRPr="00386E2A">
        <w:rPr>
          <w:b/>
          <w:bCs/>
          <w:lang w:val="en-US"/>
        </w:rPr>
        <w:t xml:space="preserve">Fig. </w:t>
      </w:r>
      <w:r w:rsidR="00622246" w:rsidRPr="00386E2A">
        <w:rPr>
          <w:b/>
          <w:bCs/>
          <w:lang w:val="en-US"/>
        </w:rPr>
        <w:t>9</w:t>
      </w:r>
      <w:r w:rsidRPr="00502BE3">
        <w:rPr>
          <w:lang w:val="en-US"/>
        </w:rPr>
        <w:t xml:space="preserve">: Summary of normalized mean </w:t>
      </w:r>
      <w:r>
        <w:rPr>
          <w:lang w:val="en-US"/>
        </w:rPr>
        <w:t xml:space="preserve">horizontal positioning error </w:t>
      </w:r>
      <w:r w:rsidRPr="00502BE3">
        <w:rPr>
          <w:lang w:val="en-US"/>
        </w:rPr>
        <w:t>values</w:t>
      </w:r>
      <w:r>
        <w:rPr>
          <w:lang w:val="en-US"/>
        </w:rPr>
        <w:t>.</w:t>
      </w:r>
    </w:p>
    <w:p w14:paraId="13EB07EA" w14:textId="59E90AE4" w:rsidR="000A2F09" w:rsidRPr="00386E2A" w:rsidRDefault="00D32606" w:rsidP="00386E2A">
      <w:pPr>
        <w:jc w:val="both"/>
        <w:rPr>
          <w:rFonts w:cs="Arial"/>
        </w:rPr>
      </w:pPr>
      <w:r w:rsidRPr="00386E2A">
        <w:rPr>
          <w:rFonts w:cs="Arial"/>
        </w:rPr>
        <w:t>Table</w:t>
      </w:r>
      <w:r>
        <w:rPr>
          <w:rFonts w:cs="Arial"/>
        </w:rPr>
        <w:t xml:space="preserve"> </w:t>
      </w:r>
      <w:r w:rsidR="00710FD2">
        <w:rPr>
          <w:rFonts w:cs="Arial"/>
        </w:rPr>
        <w:t>7</w:t>
      </w:r>
      <w:r>
        <w:rPr>
          <w:rFonts w:cs="Arial"/>
        </w:rPr>
        <w:t xml:space="preserve"> summarizes the computational and model complexity values, along with the dataset size used for evaluations. We can observe that the model complexity and computational complexity for two-step positioning approach is significantly lower than one-step approach, with similar performance and marginal gains as compared to the benchmark scheme. It is expected that the performance of ML-based approaches will improve proportional to the increase in model and computational complexity. The </w:t>
      </w:r>
      <w:r w:rsidR="002046CE">
        <w:rPr>
          <w:rFonts w:cs="Arial"/>
        </w:rPr>
        <w:t>trade-offs</w:t>
      </w:r>
      <w:r>
        <w:rPr>
          <w:rFonts w:cs="Arial"/>
        </w:rPr>
        <w:t xml:space="preserve"> between these two important KPIs need to be further studied.</w:t>
      </w:r>
    </w:p>
    <w:p w14:paraId="76065B76" w14:textId="1E346051" w:rsidR="009F00E8" w:rsidRDefault="00715DCA" w:rsidP="009F00E8">
      <w:pPr>
        <w:rPr>
          <w:rFonts w:cs="Arial"/>
          <w:color w:val="595959" w:themeColor="text1" w:themeTint="A6"/>
        </w:rPr>
      </w:pPr>
      <w:r w:rsidRPr="00386E2A">
        <w:rPr>
          <w:rFonts w:cs="Arial"/>
          <w:b/>
          <w:bCs/>
        </w:rPr>
        <w:t xml:space="preserve">Table </w:t>
      </w:r>
      <w:r w:rsidR="00622246" w:rsidRPr="00386E2A">
        <w:rPr>
          <w:rFonts w:cs="Arial"/>
          <w:b/>
          <w:bCs/>
        </w:rPr>
        <w:t>7</w:t>
      </w:r>
      <w:r w:rsidRPr="00386E2A">
        <w:rPr>
          <w:rFonts w:cs="Arial"/>
        </w:rPr>
        <w:t xml:space="preserve">: </w:t>
      </w:r>
      <w:r w:rsidRPr="00715DCA">
        <w:rPr>
          <w:rFonts w:cs="Arial"/>
        </w:rPr>
        <w:t>Computational complexity, model complexity and training dataset size.</w:t>
      </w:r>
    </w:p>
    <w:tbl>
      <w:tblPr>
        <w:tblStyle w:val="TableGrid"/>
        <w:tblpPr w:leftFromText="141" w:rightFromText="141" w:vertAnchor="text" w:horzAnchor="margin" w:tblpXSpec="center" w:tblpY="6"/>
        <w:tblW w:w="0" w:type="auto"/>
        <w:tblLook w:val="04A0" w:firstRow="1" w:lastRow="0" w:firstColumn="1" w:lastColumn="0" w:noHBand="0" w:noVBand="1"/>
      </w:tblPr>
      <w:tblGrid>
        <w:gridCol w:w="3209"/>
        <w:gridCol w:w="3210"/>
        <w:gridCol w:w="3210"/>
      </w:tblGrid>
      <w:tr w:rsidR="000A2F09" w14:paraId="079E69CC" w14:textId="77777777" w:rsidTr="00386E2A">
        <w:tc>
          <w:tcPr>
            <w:tcW w:w="3209" w:type="dxa"/>
          </w:tcPr>
          <w:p w14:paraId="43BB6839" w14:textId="77777777" w:rsidR="000A2F09" w:rsidRDefault="000A2F09" w:rsidP="000A2F09">
            <w:pPr>
              <w:rPr>
                <w:lang w:val="en-US"/>
              </w:rPr>
            </w:pPr>
          </w:p>
        </w:tc>
        <w:tc>
          <w:tcPr>
            <w:tcW w:w="3210" w:type="dxa"/>
          </w:tcPr>
          <w:p w14:paraId="079A27C1" w14:textId="77777777" w:rsidR="000A2F09" w:rsidRDefault="000A2F09" w:rsidP="000A2F09">
            <w:pPr>
              <w:rPr>
                <w:lang w:val="en-US"/>
              </w:rPr>
            </w:pPr>
            <w:r>
              <w:rPr>
                <w:lang w:val="en-US"/>
              </w:rPr>
              <w:t>Two-Step Positioning</w:t>
            </w:r>
          </w:p>
        </w:tc>
        <w:tc>
          <w:tcPr>
            <w:tcW w:w="3210" w:type="dxa"/>
          </w:tcPr>
          <w:p w14:paraId="3FF3D0CF" w14:textId="77777777" w:rsidR="000A2F09" w:rsidRDefault="000A2F09" w:rsidP="000A2F09">
            <w:pPr>
              <w:rPr>
                <w:lang w:val="en-US"/>
              </w:rPr>
            </w:pPr>
            <w:r>
              <w:rPr>
                <w:lang w:val="en-US"/>
              </w:rPr>
              <w:t>One-Step Positioning</w:t>
            </w:r>
          </w:p>
        </w:tc>
      </w:tr>
      <w:tr w:rsidR="000A2F09" w14:paraId="1D9F1809" w14:textId="77777777" w:rsidTr="00386E2A">
        <w:tc>
          <w:tcPr>
            <w:tcW w:w="3209" w:type="dxa"/>
          </w:tcPr>
          <w:p w14:paraId="634D6D5B" w14:textId="01DA502B" w:rsidR="000A2F09" w:rsidRDefault="000A2F09" w:rsidP="000A2F09">
            <w:pPr>
              <w:rPr>
                <w:lang w:val="en-US"/>
              </w:rPr>
            </w:pPr>
            <w:r>
              <w:rPr>
                <w:lang w:val="en-US"/>
              </w:rPr>
              <w:t>Model complexity</w:t>
            </w:r>
            <w:r w:rsidR="00AD7154">
              <w:rPr>
                <w:lang w:val="en-US"/>
              </w:rPr>
              <w:t xml:space="preserve"> (parameter size)</w:t>
            </w:r>
          </w:p>
        </w:tc>
        <w:tc>
          <w:tcPr>
            <w:tcW w:w="3210" w:type="dxa"/>
          </w:tcPr>
          <w:p w14:paraId="2C692961" w14:textId="7F443EC4" w:rsidR="000A2F09" w:rsidRDefault="00404462" w:rsidP="000A2F09">
            <w:pPr>
              <w:rPr>
                <w:lang w:val="en-US"/>
              </w:rPr>
            </w:pPr>
            <w:r>
              <w:rPr>
                <w:lang w:val="en-US"/>
              </w:rPr>
              <w:t>3 K</w:t>
            </w:r>
          </w:p>
        </w:tc>
        <w:tc>
          <w:tcPr>
            <w:tcW w:w="3210" w:type="dxa"/>
          </w:tcPr>
          <w:p w14:paraId="5965489A" w14:textId="11573213" w:rsidR="000A2F09" w:rsidRDefault="7D69C345" w:rsidP="000A2F09">
            <w:pPr>
              <w:rPr>
                <w:lang w:val="en-US"/>
              </w:rPr>
            </w:pPr>
            <w:r w:rsidRPr="7D69C345">
              <w:rPr>
                <w:lang w:val="en-US"/>
              </w:rPr>
              <w:t>1.9M</w:t>
            </w:r>
          </w:p>
        </w:tc>
      </w:tr>
      <w:tr w:rsidR="000A2F09" w14:paraId="0D7513BD" w14:textId="77777777" w:rsidTr="00386E2A">
        <w:tc>
          <w:tcPr>
            <w:tcW w:w="3209" w:type="dxa"/>
          </w:tcPr>
          <w:p w14:paraId="7B69CDCF" w14:textId="3F935B26" w:rsidR="000A2F09" w:rsidRDefault="00404462" w:rsidP="000A2F09">
            <w:pPr>
              <w:rPr>
                <w:lang w:val="en-US"/>
              </w:rPr>
            </w:pPr>
            <w:r>
              <w:rPr>
                <w:lang w:val="en-US"/>
              </w:rPr>
              <w:t>#FLOPs</w:t>
            </w:r>
          </w:p>
        </w:tc>
        <w:tc>
          <w:tcPr>
            <w:tcW w:w="3210" w:type="dxa"/>
          </w:tcPr>
          <w:p w14:paraId="25097569" w14:textId="1B7F9231" w:rsidR="000A2F09" w:rsidRDefault="00404462" w:rsidP="000A2F09">
            <w:pPr>
              <w:rPr>
                <w:lang w:val="en-US"/>
              </w:rPr>
            </w:pPr>
            <w:r w:rsidRPr="1FC53D22">
              <w:rPr>
                <w:lang w:val="en-US"/>
              </w:rPr>
              <w:t>200</w:t>
            </w:r>
            <w:r>
              <w:rPr>
                <w:lang w:val="en-US"/>
              </w:rPr>
              <w:t xml:space="preserve"> K</w:t>
            </w:r>
          </w:p>
        </w:tc>
        <w:tc>
          <w:tcPr>
            <w:tcW w:w="3210" w:type="dxa"/>
          </w:tcPr>
          <w:p w14:paraId="76EA16AE" w14:textId="59AB3206" w:rsidR="000A2F09" w:rsidRDefault="00404462" w:rsidP="000A2F09">
            <w:pPr>
              <w:rPr>
                <w:lang w:val="en-US"/>
              </w:rPr>
            </w:pPr>
            <w:r w:rsidRPr="7D69C345">
              <w:rPr>
                <w:lang w:val="en-US"/>
              </w:rPr>
              <w:t>19.2M</w:t>
            </w:r>
          </w:p>
        </w:tc>
      </w:tr>
      <w:tr w:rsidR="00AD7154" w14:paraId="43962FA7" w14:textId="77777777" w:rsidTr="00715DCA">
        <w:tc>
          <w:tcPr>
            <w:tcW w:w="3209" w:type="dxa"/>
          </w:tcPr>
          <w:p w14:paraId="3E623360" w14:textId="146385DE" w:rsidR="00AD7154" w:rsidRDefault="00AD7154" w:rsidP="000A2F09">
            <w:pPr>
              <w:rPr>
                <w:lang w:val="en-US"/>
              </w:rPr>
            </w:pPr>
            <w:r>
              <w:rPr>
                <w:lang w:val="en-US"/>
              </w:rPr>
              <w:t>Dataset size</w:t>
            </w:r>
          </w:p>
        </w:tc>
        <w:tc>
          <w:tcPr>
            <w:tcW w:w="3210" w:type="dxa"/>
          </w:tcPr>
          <w:p w14:paraId="5859C2F7" w14:textId="00C15EC2" w:rsidR="00AD7154" w:rsidRPr="1FC53D22" w:rsidRDefault="00AD7154" w:rsidP="000A2F09">
            <w:pPr>
              <w:rPr>
                <w:lang w:val="en-US"/>
              </w:rPr>
            </w:pPr>
            <w:r>
              <w:rPr>
                <w:lang w:val="en-US"/>
              </w:rPr>
              <w:t>10k+</w:t>
            </w:r>
          </w:p>
        </w:tc>
        <w:tc>
          <w:tcPr>
            <w:tcW w:w="3210" w:type="dxa"/>
          </w:tcPr>
          <w:p w14:paraId="06995673" w14:textId="67EC6A0B" w:rsidR="00AD7154" w:rsidRPr="7D69C345" w:rsidRDefault="00AD7154" w:rsidP="000A2F09">
            <w:pPr>
              <w:rPr>
                <w:lang w:val="en-US"/>
              </w:rPr>
            </w:pPr>
            <w:r>
              <w:rPr>
                <w:lang w:val="en-US"/>
              </w:rPr>
              <w:t>10k+</w:t>
            </w:r>
          </w:p>
        </w:tc>
      </w:tr>
    </w:tbl>
    <w:p w14:paraId="400D2006" w14:textId="602CCBF7" w:rsidR="00562AB1" w:rsidRDefault="00562AB1" w:rsidP="00562AB1">
      <w:pPr>
        <w:rPr>
          <w:rFonts w:cs="Arial"/>
          <w:color w:val="595959" w:themeColor="text1" w:themeTint="A6"/>
        </w:rPr>
      </w:pPr>
    </w:p>
    <w:p w14:paraId="3199A9C2" w14:textId="6BF07047" w:rsidR="00BC3EDD" w:rsidRDefault="00FE3566" w:rsidP="00386E2A">
      <w:pPr>
        <w:jc w:val="both"/>
        <w:rPr>
          <w:b/>
          <w:bCs/>
          <w:lang w:val="en-US"/>
        </w:rPr>
      </w:pPr>
      <w:r w:rsidRPr="00502BE3">
        <w:rPr>
          <w:b/>
          <w:bCs/>
          <w:lang w:val="en-US"/>
        </w:rPr>
        <w:t>Observation</w:t>
      </w:r>
      <w:r w:rsidR="00BE73CC">
        <w:rPr>
          <w:b/>
          <w:bCs/>
          <w:lang w:val="en-US"/>
        </w:rPr>
        <w:t>-10</w:t>
      </w:r>
      <w:r w:rsidRPr="00502BE3">
        <w:rPr>
          <w:b/>
          <w:bCs/>
          <w:lang w:val="en-US"/>
        </w:rPr>
        <w:t>:</w:t>
      </w:r>
      <w:r>
        <w:rPr>
          <w:b/>
          <w:bCs/>
          <w:lang w:val="en-US"/>
        </w:rPr>
        <w:t xml:space="preserve"> T</w:t>
      </w:r>
      <w:r w:rsidRPr="00FE3566">
        <w:rPr>
          <w:b/>
          <w:bCs/>
          <w:lang w:val="en-US"/>
        </w:rPr>
        <w:t xml:space="preserve">he performance of ML-based approaches </w:t>
      </w:r>
      <w:r>
        <w:rPr>
          <w:b/>
          <w:bCs/>
          <w:lang w:val="en-US"/>
        </w:rPr>
        <w:t xml:space="preserve">is expected to </w:t>
      </w:r>
      <w:r w:rsidRPr="00FE3566">
        <w:rPr>
          <w:b/>
          <w:bCs/>
          <w:lang w:val="en-US"/>
        </w:rPr>
        <w:t>improve proportional to the increase in model and computational complexity.</w:t>
      </w:r>
    </w:p>
    <w:bookmarkEnd w:id="1"/>
    <w:p w14:paraId="315C8559" w14:textId="013BBFBF" w:rsidR="00FE3566" w:rsidRPr="00644E43" w:rsidRDefault="00FE3566" w:rsidP="00386E2A">
      <w:pPr>
        <w:jc w:val="both"/>
        <w:rPr>
          <w:rFonts w:cs="Arial"/>
          <w:color w:val="595959" w:themeColor="text1" w:themeTint="A6"/>
        </w:rPr>
      </w:pPr>
      <w:r>
        <w:rPr>
          <w:b/>
          <w:bCs/>
          <w:lang w:val="en-US"/>
        </w:rPr>
        <w:t>Proposal</w:t>
      </w:r>
      <w:r w:rsidR="00BE73CC">
        <w:rPr>
          <w:b/>
          <w:bCs/>
          <w:lang w:val="en-US"/>
        </w:rPr>
        <w:t>-14</w:t>
      </w:r>
      <w:r>
        <w:rPr>
          <w:b/>
          <w:bCs/>
          <w:lang w:val="en-US"/>
        </w:rPr>
        <w:t>: RAN1 to consider the</w:t>
      </w:r>
      <w:r w:rsidRPr="00FE3566">
        <w:t xml:space="preserve"> </w:t>
      </w:r>
      <w:r w:rsidRPr="00FE3566">
        <w:rPr>
          <w:b/>
          <w:bCs/>
          <w:lang w:val="en-US"/>
        </w:rPr>
        <w:t>trade-offs between</w:t>
      </w:r>
      <w:r>
        <w:rPr>
          <w:b/>
          <w:bCs/>
          <w:lang w:val="en-US"/>
        </w:rPr>
        <w:t xml:space="preserve"> the </w:t>
      </w:r>
      <w:r w:rsidRPr="00FE3566">
        <w:rPr>
          <w:b/>
          <w:bCs/>
          <w:lang w:val="en-US"/>
        </w:rPr>
        <w:t>performance of ML-based approaches</w:t>
      </w:r>
      <w:r>
        <w:rPr>
          <w:b/>
          <w:bCs/>
          <w:lang w:val="en-US"/>
        </w:rPr>
        <w:t xml:space="preserve"> in terms of horizontal positioning accuracy with</w:t>
      </w:r>
      <w:r w:rsidR="00933315">
        <w:rPr>
          <w:b/>
          <w:bCs/>
          <w:lang w:val="en-US"/>
        </w:rPr>
        <w:t xml:space="preserve"> the cost in terms of</w:t>
      </w:r>
      <w:r>
        <w:rPr>
          <w:b/>
          <w:bCs/>
          <w:lang w:val="en-US"/>
        </w:rPr>
        <w:t xml:space="preserve"> </w:t>
      </w:r>
      <w:r w:rsidRPr="00FE3566">
        <w:rPr>
          <w:b/>
          <w:bCs/>
          <w:lang w:val="en-US"/>
        </w:rPr>
        <w:t>model and computational complexity</w:t>
      </w:r>
      <w:r>
        <w:rPr>
          <w:b/>
          <w:bCs/>
          <w:lang w:val="en-US"/>
        </w:rPr>
        <w:t>, as part of solution evaluations</w:t>
      </w:r>
      <w:r w:rsidRPr="00FE3566">
        <w:rPr>
          <w:b/>
          <w:bCs/>
          <w:lang w:val="en-US"/>
        </w:rPr>
        <w:t>.</w:t>
      </w:r>
    </w:p>
    <w:p w14:paraId="10445A01" w14:textId="480CC7E1" w:rsidR="00885580" w:rsidRDefault="0D6AA7D7" w:rsidP="00885580">
      <w:pPr>
        <w:pStyle w:val="Heading1"/>
      </w:pPr>
      <w:r>
        <w:t>Conclusion</w:t>
      </w:r>
    </w:p>
    <w:p w14:paraId="31742466" w14:textId="6ED13C48" w:rsidR="00B776B2" w:rsidRDefault="00B776B2" w:rsidP="00B776B2">
      <w:pPr>
        <w:spacing w:afterLines="50" w:after="120"/>
        <w:jc w:val="both"/>
        <w:rPr>
          <w:color w:val="000000" w:themeColor="text1"/>
          <w:lang w:val="en-US"/>
        </w:rPr>
      </w:pPr>
      <w:r w:rsidRPr="00502BE3">
        <w:rPr>
          <w:color w:val="000000" w:themeColor="text1"/>
          <w:lang w:val="en-US"/>
        </w:rPr>
        <w:t>In this contribution we make the following observations and proposals:</w:t>
      </w:r>
    </w:p>
    <w:p w14:paraId="7913E9A2" w14:textId="178ECC15" w:rsidR="00B776B2" w:rsidRDefault="00B776B2" w:rsidP="00B776B2">
      <w:pPr>
        <w:jc w:val="both"/>
        <w:rPr>
          <w:b/>
          <w:bCs/>
          <w:lang w:val="en-US"/>
        </w:rPr>
      </w:pPr>
      <w:r w:rsidRPr="00C44FF3">
        <w:rPr>
          <w:b/>
          <w:bCs/>
          <w:lang w:val="en-US"/>
        </w:rPr>
        <w:t>Observation</w:t>
      </w:r>
      <w:r>
        <w:rPr>
          <w:b/>
          <w:bCs/>
          <w:lang w:val="en-US"/>
        </w:rPr>
        <w:t>-1</w:t>
      </w:r>
      <w:r w:rsidRPr="00C44FF3">
        <w:rPr>
          <w:b/>
          <w:bCs/>
          <w:lang w:val="en-US"/>
        </w:rPr>
        <w:t xml:space="preserve">: Considering the significant number of aspects that needs to be considered as part of the study such as various simulation assumptions, methodology and performance aspects, it would be beneficial for RAN1 to limit the Rel-18 study on AI/ML for positioning accuracy enhancements to </w:t>
      </w:r>
      <w:proofErr w:type="spellStart"/>
      <w:r w:rsidRPr="00C44FF3">
        <w:rPr>
          <w:b/>
          <w:bCs/>
          <w:lang w:val="en-US"/>
        </w:rPr>
        <w:t>InF</w:t>
      </w:r>
      <w:proofErr w:type="spellEnd"/>
      <w:r w:rsidRPr="00C44FF3">
        <w:rPr>
          <w:b/>
          <w:bCs/>
          <w:lang w:val="en-US"/>
        </w:rPr>
        <w:t>-DH sub-scenario.</w:t>
      </w:r>
    </w:p>
    <w:p w14:paraId="0781D17E" w14:textId="460CCB10" w:rsidR="00B776B2" w:rsidRPr="00B776B2" w:rsidRDefault="00B776B2" w:rsidP="00B776B2">
      <w:pPr>
        <w:jc w:val="both"/>
        <w:rPr>
          <w:b/>
          <w:bCs/>
          <w:lang w:val="en-US"/>
        </w:rPr>
      </w:pPr>
      <w:r w:rsidRPr="00B776B2">
        <w:rPr>
          <w:b/>
          <w:bCs/>
          <w:lang w:val="en-US"/>
        </w:rPr>
        <w:t xml:space="preserve">Observation-2: Currently, there are no existing agreed assumptions for modelling issues introduced by implementation-specific issues such as UE clock drift. </w:t>
      </w:r>
      <w:r w:rsidR="00396C87" w:rsidRPr="00B776B2">
        <w:rPr>
          <w:b/>
          <w:bCs/>
          <w:lang w:val="en-US"/>
        </w:rPr>
        <w:t>However,</w:t>
      </w:r>
      <w:r w:rsidRPr="00B776B2">
        <w:rPr>
          <w:b/>
          <w:bCs/>
          <w:lang w:val="en-US"/>
        </w:rPr>
        <w:t xml:space="preserve"> it would be beneficial for RAN1 to study such issues further.</w:t>
      </w:r>
    </w:p>
    <w:p w14:paraId="2BBBC598" w14:textId="77777777" w:rsidR="0083384A" w:rsidRPr="007569A4" w:rsidRDefault="0083384A" w:rsidP="0083384A">
      <w:pPr>
        <w:jc w:val="both"/>
        <w:rPr>
          <w:b/>
          <w:bCs/>
          <w:lang w:val="en-US"/>
        </w:rPr>
      </w:pPr>
      <w:r w:rsidRPr="767ACA3E">
        <w:rPr>
          <w:b/>
          <w:bCs/>
          <w:lang w:val="en-US"/>
        </w:rPr>
        <w:lastRenderedPageBreak/>
        <w:t>Observation</w:t>
      </w:r>
      <w:r>
        <w:rPr>
          <w:b/>
          <w:bCs/>
          <w:lang w:val="en-US"/>
        </w:rPr>
        <w:t>-3</w:t>
      </w:r>
      <w:r w:rsidRPr="767ACA3E">
        <w:rPr>
          <w:b/>
          <w:bCs/>
          <w:lang w:val="en-US"/>
        </w:rPr>
        <w:t xml:space="preserve">: The availability of good quality data </w:t>
      </w:r>
      <w:r>
        <w:rPr>
          <w:b/>
          <w:bCs/>
          <w:lang w:val="en-US"/>
        </w:rPr>
        <w:t>with sufficient diversity of positioning ground truth labels</w:t>
      </w:r>
      <w:r w:rsidRPr="1DFD5FD0">
        <w:rPr>
          <w:b/>
          <w:bCs/>
          <w:lang w:val="en-US"/>
        </w:rPr>
        <w:t xml:space="preserve"> with accurate information</w:t>
      </w:r>
      <w:r>
        <w:rPr>
          <w:b/>
          <w:bCs/>
          <w:lang w:val="en-US"/>
        </w:rPr>
        <w:t xml:space="preserve">, </w:t>
      </w:r>
      <w:r w:rsidRPr="767ACA3E">
        <w:rPr>
          <w:b/>
          <w:bCs/>
          <w:lang w:val="en-US"/>
        </w:rPr>
        <w:t>for model training and testing/validation is one of the key challenges in</w:t>
      </w:r>
      <w:r w:rsidRPr="767ACA3E">
        <w:rPr>
          <w:b/>
          <w:bCs/>
        </w:rPr>
        <w:t xml:space="preserve"> </w:t>
      </w:r>
      <w:r w:rsidRPr="767ACA3E">
        <w:rPr>
          <w:b/>
          <w:bCs/>
          <w:lang w:val="en-US"/>
        </w:rPr>
        <w:t>AI/ML based positioning.</w:t>
      </w:r>
    </w:p>
    <w:p w14:paraId="2D92545D" w14:textId="77777777" w:rsidR="0083384A" w:rsidRDefault="0083384A" w:rsidP="0083384A">
      <w:pPr>
        <w:spacing w:after="120"/>
        <w:jc w:val="both"/>
        <w:rPr>
          <w:b/>
          <w:bCs/>
          <w:lang w:eastAsia="zh-CN"/>
        </w:rPr>
      </w:pPr>
      <w:r w:rsidRPr="767ACA3E">
        <w:rPr>
          <w:b/>
          <w:bCs/>
          <w:lang w:eastAsia="zh-CN"/>
        </w:rPr>
        <w:t>Observation</w:t>
      </w:r>
      <w:r>
        <w:rPr>
          <w:b/>
          <w:bCs/>
          <w:lang w:eastAsia="zh-CN"/>
        </w:rPr>
        <w:t>-4</w:t>
      </w:r>
      <w:r w:rsidRPr="767ACA3E">
        <w:rPr>
          <w:b/>
          <w:bCs/>
          <w:lang w:eastAsia="zh-CN"/>
        </w:rPr>
        <w:t>: LOS/NLOS detection is essential for determining the proper choice of positioning approach,</w:t>
      </w:r>
      <w:r w:rsidRPr="767ACA3E">
        <w:rPr>
          <w:b/>
          <w:bCs/>
        </w:rPr>
        <w:t xml:space="preserve"> </w:t>
      </w:r>
      <w:r w:rsidRPr="767ACA3E">
        <w:rPr>
          <w:b/>
          <w:bCs/>
          <w:lang w:eastAsia="zh-CN"/>
        </w:rPr>
        <w:t xml:space="preserve">for e.g., using traditional non-AI/ML approach typically based on </w:t>
      </w:r>
      <w:proofErr w:type="spellStart"/>
      <w:r w:rsidRPr="767ACA3E">
        <w:rPr>
          <w:b/>
          <w:bCs/>
          <w:lang w:eastAsia="zh-CN"/>
        </w:rPr>
        <w:t>ToA</w:t>
      </w:r>
      <w:proofErr w:type="spellEnd"/>
      <w:r w:rsidRPr="767ACA3E">
        <w:rPr>
          <w:b/>
          <w:bCs/>
          <w:lang w:eastAsia="zh-CN"/>
        </w:rPr>
        <w:t xml:space="preserve">, </w:t>
      </w:r>
      <w:proofErr w:type="spellStart"/>
      <w:r w:rsidRPr="767ACA3E">
        <w:rPr>
          <w:b/>
          <w:bCs/>
          <w:lang w:eastAsia="zh-CN"/>
        </w:rPr>
        <w:t>TDoA</w:t>
      </w:r>
      <w:proofErr w:type="spellEnd"/>
      <w:r w:rsidRPr="767ACA3E">
        <w:rPr>
          <w:b/>
          <w:bCs/>
          <w:lang w:eastAsia="zh-CN"/>
        </w:rPr>
        <w:t xml:space="preserve"> or </w:t>
      </w:r>
      <w:proofErr w:type="spellStart"/>
      <w:r w:rsidRPr="767ACA3E">
        <w:rPr>
          <w:b/>
          <w:bCs/>
          <w:lang w:eastAsia="zh-CN"/>
        </w:rPr>
        <w:t>AoA</w:t>
      </w:r>
      <w:proofErr w:type="spellEnd"/>
      <w:r w:rsidRPr="767ACA3E">
        <w:rPr>
          <w:b/>
          <w:bCs/>
          <w:lang w:eastAsia="zh-CN"/>
        </w:rPr>
        <w:t xml:space="preserve"> which are mainly suitable for </w:t>
      </w:r>
      <w:proofErr w:type="spellStart"/>
      <w:r w:rsidRPr="767ACA3E">
        <w:rPr>
          <w:b/>
          <w:bCs/>
          <w:lang w:eastAsia="zh-CN"/>
        </w:rPr>
        <w:t>LoS</w:t>
      </w:r>
      <w:proofErr w:type="spellEnd"/>
      <w:r w:rsidRPr="767ACA3E">
        <w:rPr>
          <w:b/>
          <w:bCs/>
          <w:lang w:eastAsia="zh-CN"/>
        </w:rPr>
        <w:t xml:space="preserve"> propagation cases, or fingerprint-based approach which could be applied to heavy NLOS scenarios.</w:t>
      </w:r>
    </w:p>
    <w:p w14:paraId="790DE56B" w14:textId="77777777" w:rsidR="0083384A" w:rsidRPr="004F08D7" w:rsidRDefault="0083384A" w:rsidP="0083384A">
      <w:pPr>
        <w:jc w:val="both"/>
        <w:rPr>
          <w:b/>
          <w:bCs/>
          <w:lang w:eastAsia="zh-CN"/>
        </w:rPr>
      </w:pPr>
      <w:r w:rsidRPr="004F08D7">
        <w:rPr>
          <w:b/>
          <w:bCs/>
        </w:rPr>
        <w:t>Observation</w:t>
      </w:r>
      <w:r>
        <w:rPr>
          <w:b/>
          <w:bCs/>
        </w:rPr>
        <w:t>-5</w:t>
      </w:r>
      <w:r w:rsidRPr="004F08D7">
        <w:rPr>
          <w:b/>
          <w:bCs/>
        </w:rPr>
        <w:t xml:space="preserve">: if the model is KNN typed, with the increase of data volume used for training, the LOS/NLOS estimation accuracy climbs before it saturates. </w:t>
      </w:r>
      <w:r w:rsidRPr="004F08D7">
        <w:rPr>
          <w:b/>
          <w:bCs/>
          <w:lang w:eastAsia="zh-CN"/>
        </w:rPr>
        <w:t>To reach a close</w:t>
      </w:r>
      <w:r>
        <w:rPr>
          <w:b/>
          <w:bCs/>
          <w:lang w:eastAsia="zh-CN"/>
        </w:rPr>
        <w:t>-</w:t>
      </w:r>
      <w:r w:rsidRPr="004F08D7">
        <w:rPr>
          <w:b/>
          <w:bCs/>
          <w:lang w:eastAsia="zh-CN"/>
        </w:rPr>
        <w:t>to</w:t>
      </w:r>
      <w:r>
        <w:rPr>
          <w:b/>
          <w:bCs/>
          <w:lang w:eastAsia="zh-CN"/>
        </w:rPr>
        <w:t xml:space="preserve">-optimal </w:t>
      </w:r>
      <w:r w:rsidRPr="004F08D7">
        <w:rPr>
          <w:b/>
          <w:bCs/>
          <w:lang w:eastAsia="zh-CN"/>
        </w:rPr>
        <w:t xml:space="preserve">accuracy level </w:t>
      </w:r>
      <w:r>
        <w:rPr>
          <w:b/>
          <w:bCs/>
          <w:lang w:eastAsia="zh-CN"/>
        </w:rPr>
        <w:t xml:space="preserve">of training based on random data selection </w:t>
      </w:r>
      <w:r w:rsidRPr="004F08D7">
        <w:rPr>
          <w:b/>
          <w:bCs/>
          <w:lang w:eastAsia="zh-CN"/>
        </w:rPr>
        <w:t xml:space="preserve">like 81%, the </w:t>
      </w:r>
      <w:r>
        <w:rPr>
          <w:b/>
          <w:bCs/>
          <w:lang w:eastAsia="zh-CN"/>
        </w:rPr>
        <w:t xml:space="preserve">number of required </w:t>
      </w:r>
      <w:r w:rsidRPr="004F08D7">
        <w:rPr>
          <w:b/>
          <w:bCs/>
          <w:lang w:eastAsia="zh-CN"/>
        </w:rPr>
        <w:t>labelled data for training can be roughly reduced by 65% using on-demand labelling</w:t>
      </w:r>
      <w:r>
        <w:rPr>
          <w:b/>
          <w:bCs/>
          <w:lang w:eastAsia="zh-CN"/>
        </w:rPr>
        <w:t>.</w:t>
      </w:r>
    </w:p>
    <w:p w14:paraId="25272A91" w14:textId="77777777" w:rsidR="0083384A" w:rsidRPr="004F08D7" w:rsidRDefault="0083384A" w:rsidP="0083384A">
      <w:pPr>
        <w:jc w:val="both"/>
        <w:rPr>
          <w:b/>
          <w:bCs/>
          <w:lang w:eastAsia="zh-CN"/>
        </w:rPr>
      </w:pPr>
      <w:r w:rsidRPr="004F08D7">
        <w:rPr>
          <w:b/>
          <w:bCs/>
        </w:rPr>
        <w:t>Observation</w:t>
      </w:r>
      <w:r>
        <w:rPr>
          <w:b/>
          <w:bCs/>
        </w:rPr>
        <w:t>-6</w:t>
      </w:r>
      <w:r w:rsidRPr="004F08D7">
        <w:rPr>
          <w:b/>
          <w:bCs/>
        </w:rPr>
        <w:t xml:space="preserve">: if the model is FCNN typed, </w:t>
      </w:r>
      <w:r>
        <w:rPr>
          <w:b/>
          <w:bCs/>
        </w:rPr>
        <w:t xml:space="preserve">similarly, </w:t>
      </w:r>
      <w:r>
        <w:rPr>
          <w:b/>
          <w:bCs/>
          <w:lang w:eastAsia="zh-CN"/>
        </w:rPr>
        <w:t>t</w:t>
      </w:r>
      <w:r w:rsidRPr="004F08D7">
        <w:rPr>
          <w:b/>
          <w:bCs/>
          <w:lang w:eastAsia="zh-CN"/>
        </w:rPr>
        <w:t>o reach a close</w:t>
      </w:r>
      <w:r>
        <w:rPr>
          <w:b/>
          <w:bCs/>
          <w:lang w:eastAsia="zh-CN"/>
        </w:rPr>
        <w:t>-</w:t>
      </w:r>
      <w:r w:rsidRPr="004F08D7">
        <w:rPr>
          <w:b/>
          <w:bCs/>
          <w:lang w:eastAsia="zh-CN"/>
        </w:rPr>
        <w:t>to</w:t>
      </w:r>
      <w:r>
        <w:rPr>
          <w:b/>
          <w:bCs/>
          <w:lang w:eastAsia="zh-CN"/>
        </w:rPr>
        <w:t xml:space="preserve">-optimal </w:t>
      </w:r>
      <w:r w:rsidRPr="004F08D7">
        <w:rPr>
          <w:b/>
          <w:bCs/>
          <w:lang w:eastAsia="zh-CN"/>
        </w:rPr>
        <w:t xml:space="preserve">accuracy level </w:t>
      </w:r>
      <w:r>
        <w:rPr>
          <w:b/>
          <w:bCs/>
          <w:lang w:eastAsia="zh-CN"/>
        </w:rPr>
        <w:t xml:space="preserve">of training based on random data selection </w:t>
      </w:r>
      <w:r w:rsidRPr="004F08D7">
        <w:rPr>
          <w:b/>
          <w:bCs/>
          <w:lang w:eastAsia="zh-CN"/>
        </w:rPr>
        <w:t xml:space="preserve">like 79%, the </w:t>
      </w:r>
      <w:r>
        <w:rPr>
          <w:b/>
          <w:bCs/>
          <w:lang w:eastAsia="zh-CN"/>
        </w:rPr>
        <w:t xml:space="preserve">number </w:t>
      </w:r>
      <w:r w:rsidRPr="004F08D7">
        <w:rPr>
          <w:b/>
          <w:bCs/>
          <w:lang w:eastAsia="zh-CN"/>
        </w:rPr>
        <w:t xml:space="preserve">of </w:t>
      </w:r>
      <w:r>
        <w:rPr>
          <w:b/>
          <w:bCs/>
          <w:lang w:eastAsia="zh-CN"/>
        </w:rPr>
        <w:t xml:space="preserve">required </w:t>
      </w:r>
      <w:r w:rsidRPr="004F08D7">
        <w:rPr>
          <w:b/>
          <w:bCs/>
          <w:lang w:eastAsia="zh-CN"/>
        </w:rPr>
        <w:t xml:space="preserve">labelled data for training can </w:t>
      </w:r>
      <w:r>
        <w:rPr>
          <w:b/>
          <w:bCs/>
          <w:lang w:eastAsia="zh-CN"/>
        </w:rPr>
        <w:t xml:space="preserve">also </w:t>
      </w:r>
      <w:r w:rsidRPr="004F08D7">
        <w:rPr>
          <w:b/>
          <w:bCs/>
          <w:lang w:eastAsia="zh-CN"/>
        </w:rPr>
        <w:t xml:space="preserve">be roughly reduced by 65% using on-demand labelling. </w:t>
      </w:r>
    </w:p>
    <w:p w14:paraId="4C445C00" w14:textId="77777777" w:rsidR="0083384A" w:rsidRPr="00502BE3" w:rsidRDefault="0083384A" w:rsidP="0083384A">
      <w:pPr>
        <w:jc w:val="both"/>
        <w:rPr>
          <w:b/>
          <w:bCs/>
        </w:rPr>
      </w:pPr>
      <w:r w:rsidRPr="00502BE3">
        <w:rPr>
          <w:b/>
          <w:bCs/>
        </w:rPr>
        <w:t>Observation</w:t>
      </w:r>
      <w:r>
        <w:rPr>
          <w:b/>
          <w:bCs/>
        </w:rPr>
        <w:t>-7</w:t>
      </w:r>
      <w:r w:rsidRPr="00502BE3">
        <w:rPr>
          <w:b/>
          <w:bCs/>
        </w:rPr>
        <w:t xml:space="preserve">: In general, it </w:t>
      </w:r>
      <w:r>
        <w:rPr>
          <w:b/>
          <w:bCs/>
        </w:rPr>
        <w:t>is evident</w:t>
      </w:r>
      <w:r w:rsidRPr="00502BE3">
        <w:rPr>
          <w:b/>
          <w:bCs/>
        </w:rPr>
        <w:t xml:space="preserve"> that the use of on-demand labelling significantly reduces the required labelled data during the training phase</w:t>
      </w:r>
      <w:r>
        <w:rPr>
          <w:b/>
          <w:bCs/>
        </w:rPr>
        <w:t>, with minimal added computational and model complexity</w:t>
      </w:r>
      <w:r w:rsidRPr="00502BE3">
        <w:rPr>
          <w:b/>
          <w:bCs/>
        </w:rPr>
        <w:t>.</w:t>
      </w:r>
    </w:p>
    <w:p w14:paraId="5ACE96E2" w14:textId="77777777" w:rsidR="005B56BE" w:rsidRPr="00386E2A" w:rsidRDefault="005B56BE" w:rsidP="005B56BE">
      <w:pPr>
        <w:jc w:val="both"/>
        <w:rPr>
          <w:b/>
          <w:bCs/>
          <w:lang w:val="en-US"/>
        </w:rPr>
      </w:pPr>
      <w:r w:rsidRPr="00386E2A">
        <w:rPr>
          <w:b/>
          <w:bCs/>
          <w:lang w:val="en-US"/>
        </w:rPr>
        <w:t>Observation</w:t>
      </w:r>
      <w:r>
        <w:rPr>
          <w:b/>
          <w:bCs/>
          <w:lang w:val="en-US"/>
        </w:rPr>
        <w:t>-8</w:t>
      </w:r>
      <w:r w:rsidRPr="00386E2A">
        <w:rPr>
          <w:b/>
          <w:bCs/>
          <w:lang w:val="en-US"/>
        </w:rPr>
        <w:t>: One-step positioning approach provides significant reduction in horizontal positioning error as compared to the benchmark approach, for medium (40 %) and high (60 %) clutter values.</w:t>
      </w:r>
    </w:p>
    <w:p w14:paraId="427F447A" w14:textId="77777777" w:rsidR="005B56BE" w:rsidRDefault="005B56BE" w:rsidP="005B56BE">
      <w:pPr>
        <w:jc w:val="both"/>
        <w:rPr>
          <w:b/>
          <w:bCs/>
          <w:lang w:val="en-US"/>
        </w:rPr>
      </w:pPr>
      <w:r w:rsidRPr="00386E2A">
        <w:rPr>
          <w:b/>
          <w:bCs/>
          <w:lang w:val="en-US"/>
        </w:rPr>
        <w:t>Observation</w:t>
      </w:r>
      <w:r>
        <w:rPr>
          <w:b/>
          <w:bCs/>
          <w:lang w:val="en-US"/>
        </w:rPr>
        <w:t>-9</w:t>
      </w:r>
      <w:r w:rsidRPr="00386E2A">
        <w:rPr>
          <w:b/>
          <w:bCs/>
          <w:lang w:val="en-US"/>
        </w:rPr>
        <w:t xml:space="preserve">: The performance of ML-based positioning approaches </w:t>
      </w:r>
      <w:r w:rsidRPr="00A408BE">
        <w:rPr>
          <w:b/>
          <w:bCs/>
          <w:lang w:val="en-US"/>
        </w:rPr>
        <w:t>is</w:t>
      </w:r>
      <w:r w:rsidRPr="00386E2A">
        <w:rPr>
          <w:b/>
          <w:bCs/>
          <w:lang w:val="en-US"/>
        </w:rPr>
        <w:t xml:space="preserve"> robust in terms of the training and testing datasets used for evaluations.</w:t>
      </w:r>
    </w:p>
    <w:p w14:paraId="464558A5" w14:textId="77777777" w:rsidR="005B56BE" w:rsidRDefault="005B56BE" w:rsidP="005B56BE">
      <w:pPr>
        <w:jc w:val="both"/>
        <w:rPr>
          <w:b/>
          <w:bCs/>
          <w:lang w:val="en-US"/>
        </w:rPr>
      </w:pPr>
      <w:r w:rsidRPr="00502BE3">
        <w:rPr>
          <w:b/>
          <w:bCs/>
          <w:lang w:val="en-US"/>
        </w:rPr>
        <w:t>Observation</w:t>
      </w:r>
      <w:r>
        <w:rPr>
          <w:b/>
          <w:bCs/>
          <w:lang w:val="en-US"/>
        </w:rPr>
        <w:t>-10</w:t>
      </w:r>
      <w:r w:rsidRPr="00502BE3">
        <w:rPr>
          <w:b/>
          <w:bCs/>
          <w:lang w:val="en-US"/>
        </w:rPr>
        <w:t>:</w:t>
      </w:r>
      <w:r>
        <w:rPr>
          <w:b/>
          <w:bCs/>
          <w:lang w:val="en-US"/>
        </w:rPr>
        <w:t xml:space="preserve"> T</w:t>
      </w:r>
      <w:r w:rsidRPr="00FE3566">
        <w:rPr>
          <w:b/>
          <w:bCs/>
          <w:lang w:val="en-US"/>
        </w:rPr>
        <w:t xml:space="preserve">he performance of ML-based approaches </w:t>
      </w:r>
      <w:r>
        <w:rPr>
          <w:b/>
          <w:bCs/>
          <w:lang w:val="en-US"/>
        </w:rPr>
        <w:t xml:space="preserve">is expected to </w:t>
      </w:r>
      <w:r w:rsidRPr="00FE3566">
        <w:rPr>
          <w:b/>
          <w:bCs/>
          <w:lang w:val="en-US"/>
        </w:rPr>
        <w:t>improve proportional to the increase in model and computational complexity.</w:t>
      </w:r>
    </w:p>
    <w:p w14:paraId="0D7F5FBB" w14:textId="77777777" w:rsidR="00B776B2" w:rsidRPr="00C44FF3" w:rsidRDefault="00B776B2" w:rsidP="00B776B2">
      <w:pPr>
        <w:jc w:val="both"/>
        <w:rPr>
          <w:b/>
          <w:bCs/>
          <w:lang w:val="en-US"/>
        </w:rPr>
      </w:pPr>
    </w:p>
    <w:p w14:paraId="0BF6D67A" w14:textId="77777777" w:rsidR="00B776B2" w:rsidRPr="00C44FF3" w:rsidRDefault="00B776B2" w:rsidP="00B776B2">
      <w:pPr>
        <w:jc w:val="both"/>
        <w:rPr>
          <w:b/>
          <w:bCs/>
          <w:lang w:val="en-US"/>
        </w:rPr>
      </w:pPr>
      <w:r w:rsidRPr="00C44FF3">
        <w:rPr>
          <w:b/>
          <w:bCs/>
          <w:lang w:val="en-US"/>
        </w:rPr>
        <w:t>Proposal</w:t>
      </w:r>
      <w:r>
        <w:rPr>
          <w:b/>
          <w:bCs/>
          <w:lang w:val="en-US"/>
        </w:rPr>
        <w:t>-1</w:t>
      </w:r>
      <w:r w:rsidRPr="00C44FF3">
        <w:rPr>
          <w:b/>
          <w:bCs/>
          <w:lang w:val="en-US"/>
        </w:rPr>
        <w:t xml:space="preserve">: For evaluation of AI/ML based positioning, </w:t>
      </w:r>
      <w:r>
        <w:rPr>
          <w:b/>
          <w:bCs/>
          <w:lang w:val="en-US"/>
        </w:rPr>
        <w:t>only</w:t>
      </w:r>
      <w:r w:rsidRPr="00C44FF3">
        <w:rPr>
          <w:b/>
          <w:bCs/>
          <w:lang w:val="en-US"/>
        </w:rPr>
        <w:t xml:space="preserve"> </w:t>
      </w:r>
      <w:proofErr w:type="spellStart"/>
      <w:r w:rsidRPr="00C44FF3">
        <w:rPr>
          <w:b/>
          <w:bCs/>
          <w:lang w:val="en-US"/>
        </w:rPr>
        <w:t>InF</w:t>
      </w:r>
      <w:proofErr w:type="spellEnd"/>
      <w:r w:rsidRPr="00C44FF3">
        <w:rPr>
          <w:b/>
          <w:bCs/>
          <w:lang w:val="en-US"/>
        </w:rPr>
        <w:t>-DH sub-scenario is</w:t>
      </w:r>
      <w:r>
        <w:rPr>
          <w:b/>
          <w:bCs/>
          <w:lang w:val="en-US"/>
        </w:rPr>
        <w:t xml:space="preserve"> considered as part of the Rel-18 study item.</w:t>
      </w:r>
    </w:p>
    <w:p w14:paraId="6B872B8E" w14:textId="77777777" w:rsidR="00B776B2" w:rsidRPr="00B776B2" w:rsidRDefault="00B776B2" w:rsidP="00B776B2">
      <w:pPr>
        <w:jc w:val="both"/>
        <w:rPr>
          <w:b/>
          <w:bCs/>
          <w:lang w:val="en-US"/>
        </w:rPr>
      </w:pPr>
      <w:r w:rsidRPr="00B776B2">
        <w:rPr>
          <w:b/>
          <w:bCs/>
          <w:lang w:val="en-US"/>
        </w:rPr>
        <w:t>Proposal-2: For evaluation of AI/ML based positioning, the dataset construction can optionally utilize the network synchronization and the UE/</w:t>
      </w:r>
      <w:proofErr w:type="spellStart"/>
      <w:r w:rsidRPr="00B776B2">
        <w:rPr>
          <w:b/>
          <w:bCs/>
          <w:lang w:val="en-US"/>
        </w:rPr>
        <w:t>Gnb</w:t>
      </w:r>
      <w:proofErr w:type="spellEnd"/>
      <w:r w:rsidRPr="00B776B2">
        <w:rPr>
          <w:b/>
          <w:bCs/>
          <w:lang w:val="en-US"/>
        </w:rPr>
        <w:t xml:space="preserve"> RX and TX timing error by reusing the assumptions in TR 38.857 Table 6-1.</w:t>
      </w:r>
    </w:p>
    <w:p w14:paraId="3B9EDE66" w14:textId="19F41E58" w:rsidR="00B776B2" w:rsidRDefault="00B776B2" w:rsidP="00B776B2">
      <w:pPr>
        <w:jc w:val="both"/>
        <w:rPr>
          <w:b/>
          <w:bCs/>
          <w:lang w:val="en-US"/>
        </w:rPr>
      </w:pPr>
      <w:r w:rsidRPr="00B776B2">
        <w:rPr>
          <w:b/>
          <w:bCs/>
          <w:lang w:val="en-US"/>
        </w:rPr>
        <w:t xml:space="preserve">Proposal-3: RAN1 to study further issues introduced by implementation-specific issues such as UE clock </w:t>
      </w:r>
      <w:r w:rsidR="00396C87" w:rsidRPr="00B776B2">
        <w:rPr>
          <w:b/>
          <w:bCs/>
          <w:lang w:val="en-US"/>
        </w:rPr>
        <w:t>drift and</w:t>
      </w:r>
      <w:r w:rsidRPr="00B776B2">
        <w:rPr>
          <w:b/>
          <w:bCs/>
          <w:lang w:val="en-US"/>
        </w:rPr>
        <w:t xml:space="preserve"> develop an evaluation framework for AI/ML based positioning.</w:t>
      </w:r>
    </w:p>
    <w:p w14:paraId="51F6E0BA" w14:textId="77777777" w:rsidR="00B776B2" w:rsidRDefault="00B776B2" w:rsidP="00B776B2">
      <w:pPr>
        <w:jc w:val="both"/>
        <w:rPr>
          <w:b/>
          <w:bCs/>
          <w:lang w:val="en-US"/>
        </w:rPr>
      </w:pPr>
      <w:r w:rsidRPr="00417968">
        <w:rPr>
          <w:b/>
          <w:bCs/>
          <w:lang w:eastAsia="ja-JP"/>
        </w:rPr>
        <w:t>Proposal</w:t>
      </w:r>
      <w:r>
        <w:rPr>
          <w:b/>
          <w:bCs/>
          <w:lang w:eastAsia="ja-JP"/>
        </w:rPr>
        <w:t>-4</w:t>
      </w:r>
      <w:r w:rsidRPr="00417968">
        <w:rPr>
          <w:b/>
          <w:bCs/>
          <w:lang w:eastAsia="ja-JP"/>
        </w:rPr>
        <w:t>:</w:t>
      </w:r>
      <w:r w:rsidRPr="00417968">
        <w:rPr>
          <w:b/>
          <w:bCs/>
          <w:lang w:val="en-US"/>
        </w:rPr>
        <w:t xml:space="preserve"> The model complexity metrics agreed as part of Agenda Item 9.2.1 could be reused for the positioning accuracy improvement use case.</w:t>
      </w:r>
    </w:p>
    <w:p w14:paraId="081E65DD" w14:textId="77777777" w:rsidR="00B776B2" w:rsidRPr="00BE7043" w:rsidRDefault="00B776B2" w:rsidP="00D85E6B">
      <w:pPr>
        <w:spacing w:after="0"/>
        <w:jc w:val="both"/>
        <w:rPr>
          <w:b/>
          <w:bCs/>
          <w:lang w:val="en-US"/>
        </w:rPr>
      </w:pPr>
      <w:r w:rsidRPr="00BE7043">
        <w:rPr>
          <w:b/>
          <w:bCs/>
          <w:lang w:val="en-US"/>
        </w:rPr>
        <w:t>Proposal</w:t>
      </w:r>
      <w:r>
        <w:rPr>
          <w:b/>
          <w:bCs/>
          <w:lang w:val="en-US"/>
        </w:rPr>
        <w:t>-5</w:t>
      </w:r>
      <w:r w:rsidRPr="00BE7043">
        <w:rPr>
          <w:b/>
          <w:bCs/>
          <w:lang w:val="en-US"/>
        </w:rPr>
        <w:t xml:space="preserve">: For </w:t>
      </w:r>
      <w:r>
        <w:rPr>
          <w:b/>
          <w:bCs/>
          <w:lang w:val="en-US"/>
        </w:rPr>
        <w:t xml:space="preserve">the </w:t>
      </w:r>
      <w:r w:rsidRPr="00BE7043">
        <w:rPr>
          <w:b/>
          <w:bCs/>
          <w:lang w:val="en-US"/>
        </w:rPr>
        <w:t xml:space="preserve">evaluation of </w:t>
      </w:r>
      <w:r>
        <w:rPr>
          <w:b/>
          <w:bCs/>
          <w:lang w:val="en-US"/>
        </w:rPr>
        <w:t>model generalization aspects</w:t>
      </w:r>
      <w:r w:rsidRPr="00BE7043">
        <w:rPr>
          <w:b/>
          <w:bCs/>
          <w:lang w:val="en-US"/>
        </w:rPr>
        <w:t xml:space="preserve"> of AI/ML based positioning, the model performance in terms of horizontal positioning accuracy could be evaluated for a model trained using </w:t>
      </w:r>
      <w:proofErr w:type="spellStart"/>
      <w:r w:rsidRPr="00BE7043">
        <w:rPr>
          <w:b/>
          <w:bCs/>
          <w:lang w:val="en-US"/>
        </w:rPr>
        <w:t>InF</w:t>
      </w:r>
      <w:proofErr w:type="spellEnd"/>
      <w:r w:rsidRPr="00BE7043">
        <w:rPr>
          <w:b/>
          <w:bCs/>
          <w:lang w:val="en-US"/>
        </w:rPr>
        <w:t>-DH scenario in a particular simulation drop with a certain set of small-scale and large-scale parameters and tested using a different simulation drop of the same scenario with either the same or different sets of small-scale and large-scale parameters.</w:t>
      </w:r>
    </w:p>
    <w:p w14:paraId="11368D7B" w14:textId="77777777" w:rsidR="00B776B2" w:rsidRPr="00386E2A" w:rsidRDefault="00B776B2" w:rsidP="00D85E6B">
      <w:pPr>
        <w:pStyle w:val="ListParagraph"/>
        <w:numPr>
          <w:ilvl w:val="0"/>
          <w:numId w:val="31"/>
        </w:numPr>
        <w:spacing w:after="180"/>
        <w:ind w:left="714" w:hanging="357"/>
        <w:jc w:val="both"/>
        <w:rPr>
          <w:b/>
          <w:bCs/>
          <w:lang w:val="en-US"/>
        </w:rPr>
      </w:pPr>
      <w:r w:rsidRPr="00386E2A">
        <w:rPr>
          <w:b/>
          <w:bCs/>
          <w:sz w:val="20"/>
          <w:szCs w:val="20"/>
          <w:lang w:val="en-US"/>
        </w:rPr>
        <w:t xml:space="preserve">Other </w:t>
      </w:r>
      <w:proofErr w:type="spellStart"/>
      <w:r>
        <w:rPr>
          <w:b/>
          <w:bCs/>
          <w:sz w:val="20"/>
          <w:szCs w:val="20"/>
          <w:lang w:val="en-US"/>
        </w:rPr>
        <w:t>InF</w:t>
      </w:r>
      <w:proofErr w:type="spellEnd"/>
      <w:r>
        <w:rPr>
          <w:b/>
          <w:bCs/>
          <w:sz w:val="20"/>
          <w:szCs w:val="20"/>
          <w:lang w:val="en-US"/>
        </w:rPr>
        <w:t xml:space="preserve"> </w:t>
      </w:r>
      <w:r w:rsidRPr="00386E2A">
        <w:rPr>
          <w:b/>
          <w:bCs/>
          <w:sz w:val="20"/>
          <w:szCs w:val="20"/>
          <w:lang w:val="en-US"/>
        </w:rPr>
        <w:t>scenarios</w:t>
      </w:r>
      <w:r>
        <w:rPr>
          <w:b/>
          <w:bCs/>
          <w:sz w:val="20"/>
          <w:szCs w:val="20"/>
          <w:lang w:val="en-US"/>
        </w:rPr>
        <w:t xml:space="preserve"> could also be considered as part of generalization evaluations.</w:t>
      </w:r>
    </w:p>
    <w:p w14:paraId="1F7C1CC6" w14:textId="77777777" w:rsidR="0083384A" w:rsidRPr="006A7D66" w:rsidRDefault="0083384A" w:rsidP="0083384A">
      <w:pPr>
        <w:jc w:val="both"/>
        <w:rPr>
          <w:b/>
          <w:bCs/>
          <w:lang w:val="en-US"/>
        </w:rPr>
      </w:pPr>
      <w:r w:rsidRPr="006A7D66">
        <w:rPr>
          <w:b/>
          <w:bCs/>
          <w:lang w:val="en-US"/>
        </w:rPr>
        <w:t>Proposal</w:t>
      </w:r>
      <w:r>
        <w:rPr>
          <w:b/>
          <w:bCs/>
          <w:lang w:val="en-US"/>
        </w:rPr>
        <w:t>-6</w:t>
      </w:r>
      <w:r w:rsidRPr="006A7D66">
        <w:rPr>
          <w:b/>
          <w:bCs/>
          <w:lang w:val="en-US"/>
        </w:rPr>
        <w:t>: For evaluation of two-step or AI/ML assisted positioning, intermediate KPI(s) such as the accuracy of LOS/NLOS identification, accuracy of timing and/or angle of measurement, accuracy of the likelihood measurement, etc.,</w:t>
      </w:r>
      <w:r>
        <w:rPr>
          <w:b/>
          <w:bCs/>
          <w:lang w:val="en-US"/>
        </w:rPr>
        <w:t xml:space="preserve"> should be reported</w:t>
      </w:r>
      <w:r w:rsidRPr="006A7D66">
        <w:rPr>
          <w:b/>
          <w:bCs/>
          <w:lang w:val="en-US"/>
        </w:rPr>
        <w:t xml:space="preserve"> together with the horizontal positioning accuracy.</w:t>
      </w:r>
    </w:p>
    <w:p w14:paraId="33B1B71B" w14:textId="77777777" w:rsidR="0083384A" w:rsidRDefault="0083384A" w:rsidP="0083384A">
      <w:pPr>
        <w:jc w:val="both"/>
        <w:rPr>
          <w:lang w:val="en-US"/>
        </w:rPr>
      </w:pPr>
      <w:r w:rsidRPr="006A7D66">
        <w:rPr>
          <w:b/>
          <w:bCs/>
          <w:lang w:val="en-US"/>
        </w:rPr>
        <w:t>Proposal</w:t>
      </w:r>
      <w:r>
        <w:rPr>
          <w:b/>
          <w:bCs/>
          <w:lang w:val="en-US"/>
        </w:rPr>
        <w:t>-7</w:t>
      </w:r>
      <w:r w:rsidRPr="006A7D66">
        <w:rPr>
          <w:b/>
          <w:bCs/>
          <w:lang w:val="en-US"/>
        </w:rPr>
        <w:t>:</w:t>
      </w:r>
      <w:r>
        <w:rPr>
          <w:b/>
          <w:bCs/>
          <w:lang w:val="en-US"/>
        </w:rPr>
        <w:t xml:space="preserve"> Optional KPIs such as position estimation latency, radio resource efficiency and higher layer signaling overhead should be reported</w:t>
      </w:r>
      <w:r w:rsidRPr="006A7D66">
        <w:rPr>
          <w:b/>
          <w:bCs/>
          <w:lang w:val="en-US"/>
        </w:rPr>
        <w:t xml:space="preserve"> together with the horizontal positioning accuracy.</w:t>
      </w:r>
    </w:p>
    <w:p w14:paraId="0C851934" w14:textId="77777777" w:rsidR="0083384A" w:rsidRDefault="0083384A" w:rsidP="0083384A">
      <w:pPr>
        <w:jc w:val="both"/>
        <w:rPr>
          <w:b/>
          <w:bCs/>
          <w:szCs w:val="18"/>
          <w:lang w:eastAsia="ja-JP"/>
        </w:rPr>
      </w:pPr>
      <w:r w:rsidRPr="00B540BE">
        <w:rPr>
          <w:b/>
          <w:bCs/>
          <w:lang w:val="en-US"/>
        </w:rPr>
        <w:t>Proposal</w:t>
      </w:r>
      <w:r>
        <w:rPr>
          <w:b/>
          <w:bCs/>
          <w:lang w:val="en-US"/>
        </w:rPr>
        <w:t>-8</w:t>
      </w:r>
      <w:r w:rsidRPr="00B540BE">
        <w:rPr>
          <w:b/>
          <w:bCs/>
          <w:lang w:val="en-US"/>
        </w:rPr>
        <w:t>:</w:t>
      </w:r>
      <w:r w:rsidRPr="00B540BE">
        <w:rPr>
          <w:b/>
          <w:bCs/>
          <w:szCs w:val="18"/>
          <w:lang w:eastAsia="ja-JP"/>
        </w:rPr>
        <w:t xml:space="preserve"> The definition of sub-use cases together with an agreement on the list of potential sub-use cases should be handled as part of agenda item 9.2.4.2.</w:t>
      </w:r>
    </w:p>
    <w:p w14:paraId="69249AEF" w14:textId="77777777" w:rsidR="0083384A" w:rsidRDefault="0083384A" w:rsidP="0083384A">
      <w:pPr>
        <w:jc w:val="both"/>
        <w:rPr>
          <w:b/>
          <w:bCs/>
          <w:szCs w:val="18"/>
          <w:lang w:eastAsia="ja-JP"/>
        </w:rPr>
      </w:pPr>
      <w:r>
        <w:rPr>
          <w:b/>
          <w:bCs/>
          <w:szCs w:val="18"/>
          <w:lang w:eastAsia="ja-JP"/>
        </w:rPr>
        <w:t xml:space="preserve">Proposal-9: </w:t>
      </w:r>
      <w:r w:rsidRPr="002D6434">
        <w:rPr>
          <w:b/>
          <w:bCs/>
          <w:szCs w:val="18"/>
          <w:lang w:eastAsia="ja-JP"/>
        </w:rPr>
        <w:t>The metrics for evaluating sub-use cases, including potential means for prioritizing sub-use cases should be discussed as part of agenda item 9.2.4.1.</w:t>
      </w:r>
    </w:p>
    <w:p w14:paraId="3AC34ADD" w14:textId="77777777" w:rsidR="0083384A" w:rsidRPr="007569A4" w:rsidRDefault="0083384A" w:rsidP="0083384A">
      <w:pPr>
        <w:jc w:val="both"/>
        <w:rPr>
          <w:b/>
          <w:bCs/>
          <w:lang w:val="en-US"/>
        </w:rPr>
      </w:pPr>
      <w:r w:rsidRPr="767ACA3E">
        <w:rPr>
          <w:b/>
          <w:bCs/>
          <w:lang w:val="en-US"/>
        </w:rPr>
        <w:t>Proposal</w:t>
      </w:r>
      <w:r>
        <w:rPr>
          <w:b/>
          <w:bCs/>
          <w:lang w:val="en-US"/>
        </w:rPr>
        <w:t>-10</w:t>
      </w:r>
      <w:r w:rsidRPr="767ACA3E">
        <w:rPr>
          <w:b/>
          <w:bCs/>
          <w:lang w:val="en-US"/>
        </w:rPr>
        <w:t>: For evaluation of AI/ML based positioning, consider additional UE distribution options such as sparse or clustered deployment of UEs, while evaluating model performance.</w:t>
      </w:r>
    </w:p>
    <w:p w14:paraId="1B3F16B1" w14:textId="77777777" w:rsidR="0083384A" w:rsidRDefault="0083384A" w:rsidP="0083384A">
      <w:pPr>
        <w:jc w:val="both"/>
        <w:rPr>
          <w:lang w:val="en-US"/>
        </w:rPr>
      </w:pPr>
      <w:r w:rsidRPr="00990765">
        <w:rPr>
          <w:b/>
          <w:bCs/>
          <w:lang w:val="en-US"/>
        </w:rPr>
        <w:lastRenderedPageBreak/>
        <w:t>Proposal</w:t>
      </w:r>
      <w:r>
        <w:rPr>
          <w:b/>
          <w:bCs/>
          <w:lang w:val="en-US"/>
        </w:rPr>
        <w:t>-11</w:t>
      </w:r>
      <w:r w:rsidRPr="00990765">
        <w:rPr>
          <w:b/>
          <w:bCs/>
          <w:lang w:val="en-US"/>
        </w:rPr>
        <w:t>: For evaluation of AI/ML based positioning, RAN1 should assess the need for standardizing the procedures for triggering and/or controlling the ML model adaptation and fine-tuning after model deployment.</w:t>
      </w:r>
    </w:p>
    <w:p w14:paraId="000139C1" w14:textId="77777777" w:rsidR="0083384A" w:rsidRPr="00386E2A" w:rsidRDefault="0083384A" w:rsidP="0083384A">
      <w:pPr>
        <w:jc w:val="both"/>
        <w:rPr>
          <w:b/>
          <w:bCs/>
        </w:rPr>
      </w:pPr>
      <w:r w:rsidRPr="00386E2A">
        <w:rPr>
          <w:b/>
          <w:bCs/>
        </w:rPr>
        <w:t>Proposal</w:t>
      </w:r>
      <w:r>
        <w:rPr>
          <w:b/>
          <w:bCs/>
        </w:rPr>
        <w:t>-12</w:t>
      </w:r>
      <w:r w:rsidRPr="00386E2A">
        <w:rPr>
          <w:b/>
          <w:bCs/>
        </w:rPr>
        <w:t xml:space="preserve">: </w:t>
      </w:r>
      <w:r>
        <w:rPr>
          <w:b/>
          <w:bCs/>
        </w:rPr>
        <w:t>RAN1 to investigate further the</w:t>
      </w:r>
      <w:r w:rsidRPr="00386E2A">
        <w:rPr>
          <w:b/>
          <w:bCs/>
        </w:rPr>
        <w:t xml:space="preserve"> use of on-demand labelling mechanisms for AI/ML based positioning accuracy enhancements. </w:t>
      </w:r>
    </w:p>
    <w:p w14:paraId="2FD3AD45" w14:textId="77777777" w:rsidR="0083384A" w:rsidRPr="00386E2A" w:rsidRDefault="0083384A" w:rsidP="0083384A">
      <w:pPr>
        <w:jc w:val="both"/>
        <w:rPr>
          <w:rFonts w:cs="Arial"/>
          <w:b/>
          <w:bCs/>
          <w:color w:val="FF0000"/>
          <w:highlight w:val="yellow"/>
        </w:rPr>
      </w:pPr>
      <w:r>
        <w:rPr>
          <w:b/>
          <w:bCs/>
          <w:lang w:val="en-US"/>
        </w:rPr>
        <w:t xml:space="preserve">Proposal-13: RAN1 to consider the presented evaluation results and study further </w:t>
      </w:r>
      <w:r w:rsidRPr="000C5272">
        <w:rPr>
          <w:b/>
          <w:bCs/>
          <w:lang w:val="en-US"/>
        </w:rPr>
        <w:t>the need for the network and the UE to be able to determine the appropriate positioning approach, based on the observed performance KPIs.</w:t>
      </w:r>
    </w:p>
    <w:p w14:paraId="4973ED6E" w14:textId="77777777" w:rsidR="005B56BE" w:rsidRPr="00644E43" w:rsidRDefault="005B56BE" w:rsidP="005B56BE">
      <w:pPr>
        <w:jc w:val="both"/>
        <w:rPr>
          <w:rFonts w:cs="Arial"/>
          <w:color w:val="595959" w:themeColor="text1" w:themeTint="A6"/>
        </w:rPr>
      </w:pPr>
      <w:r>
        <w:rPr>
          <w:b/>
          <w:bCs/>
          <w:lang w:val="en-US"/>
        </w:rPr>
        <w:t>Proposal-14: RAN1 to consider the</w:t>
      </w:r>
      <w:r w:rsidRPr="00FE3566">
        <w:t xml:space="preserve"> </w:t>
      </w:r>
      <w:r w:rsidRPr="00FE3566">
        <w:rPr>
          <w:b/>
          <w:bCs/>
          <w:lang w:val="en-US"/>
        </w:rPr>
        <w:t>trade-offs between</w:t>
      </w:r>
      <w:r>
        <w:rPr>
          <w:b/>
          <w:bCs/>
          <w:lang w:val="en-US"/>
        </w:rPr>
        <w:t xml:space="preserve"> the </w:t>
      </w:r>
      <w:r w:rsidRPr="00FE3566">
        <w:rPr>
          <w:b/>
          <w:bCs/>
          <w:lang w:val="en-US"/>
        </w:rPr>
        <w:t>performance of ML-based approaches</w:t>
      </w:r>
      <w:r>
        <w:rPr>
          <w:b/>
          <w:bCs/>
          <w:lang w:val="en-US"/>
        </w:rPr>
        <w:t xml:space="preserve"> in terms of horizontal positioning accuracy with the cost in terms of </w:t>
      </w:r>
      <w:r w:rsidRPr="00FE3566">
        <w:rPr>
          <w:b/>
          <w:bCs/>
          <w:lang w:val="en-US"/>
        </w:rPr>
        <w:t>model and computational complexity</w:t>
      </w:r>
      <w:r>
        <w:rPr>
          <w:b/>
          <w:bCs/>
          <w:lang w:val="en-US"/>
        </w:rPr>
        <w:t>, as part of solution evaluations</w:t>
      </w:r>
      <w:r w:rsidRPr="00FE3566">
        <w:rPr>
          <w:b/>
          <w:bCs/>
          <w:lang w:val="en-US"/>
        </w:rPr>
        <w:t>.</w:t>
      </w:r>
    </w:p>
    <w:p w14:paraId="4B3C68C5" w14:textId="77777777" w:rsidR="00B776B2" w:rsidRDefault="00B776B2" w:rsidP="00B776B2">
      <w:pPr>
        <w:spacing w:afterLines="50" w:after="120"/>
        <w:jc w:val="both"/>
        <w:rPr>
          <w:color w:val="000000" w:themeColor="text1"/>
          <w:lang w:val="en-US"/>
        </w:rPr>
      </w:pPr>
    </w:p>
    <w:p w14:paraId="093EE10C" w14:textId="6A29F9F7" w:rsidR="00205A4B" w:rsidRPr="00803A0F" w:rsidRDefault="00885580" w:rsidP="00803A0F">
      <w:pPr>
        <w:pStyle w:val="Heading1"/>
        <w:numPr>
          <w:ilvl w:val="0"/>
          <w:numId w:val="0"/>
        </w:numPr>
      </w:pPr>
      <w:r>
        <w:t>References</w:t>
      </w:r>
    </w:p>
    <w:p w14:paraId="06A0F934" w14:textId="3EF3E58D" w:rsidR="00803A0F" w:rsidRPr="004F74B5" w:rsidRDefault="008E55D3" w:rsidP="00386E2A">
      <w:pPr>
        <w:pStyle w:val="ListParagraph"/>
        <w:numPr>
          <w:ilvl w:val="0"/>
          <w:numId w:val="4"/>
        </w:numPr>
        <w:overflowPunct w:val="0"/>
        <w:spacing w:after="160" w:line="259" w:lineRule="auto"/>
        <w:jc w:val="both"/>
        <w:rPr>
          <w:sz w:val="20"/>
          <w:szCs w:val="20"/>
          <w:lang w:val="en-GB"/>
        </w:rPr>
      </w:pPr>
      <w:r w:rsidRPr="008E55D3">
        <w:rPr>
          <w:sz w:val="20"/>
          <w:szCs w:val="20"/>
          <w:lang w:val="en-GB"/>
        </w:rPr>
        <w:t xml:space="preserve">3GPP </w:t>
      </w:r>
      <w:r w:rsidR="00803A0F" w:rsidRPr="004F74B5">
        <w:rPr>
          <w:sz w:val="20"/>
          <w:szCs w:val="20"/>
          <w:lang w:val="en-GB"/>
        </w:rPr>
        <w:t>RP-213599, “New SI: Study on Artificial Intelligence (AI)/Machine Learning (ML) for NR Air Interface” 3GPP RAN #94-e.</w:t>
      </w:r>
    </w:p>
    <w:p w14:paraId="0EE4A0AC" w14:textId="1195B8A5" w:rsidR="006629F2" w:rsidRPr="004F74B5" w:rsidRDefault="006629F2" w:rsidP="00386E2A">
      <w:pPr>
        <w:pStyle w:val="ListParagraph"/>
        <w:numPr>
          <w:ilvl w:val="0"/>
          <w:numId w:val="4"/>
        </w:numPr>
        <w:overflowPunct w:val="0"/>
        <w:spacing w:after="160" w:line="259" w:lineRule="auto"/>
        <w:jc w:val="both"/>
        <w:rPr>
          <w:sz w:val="20"/>
          <w:szCs w:val="20"/>
          <w:lang w:val="en-GB"/>
        </w:rPr>
      </w:pPr>
      <w:bookmarkStart w:id="4" w:name="_Ref101773847"/>
      <w:r>
        <w:rPr>
          <w:sz w:val="20"/>
          <w:szCs w:val="20"/>
          <w:lang w:val="en-GB"/>
        </w:rPr>
        <w:t>3GPP TR 38.857, “</w:t>
      </w:r>
      <w:r w:rsidRPr="006629F2">
        <w:rPr>
          <w:sz w:val="20"/>
          <w:szCs w:val="20"/>
          <w:lang w:val="en-GB"/>
        </w:rPr>
        <w:t>Study on NR positioning enhancements</w:t>
      </w:r>
      <w:r>
        <w:rPr>
          <w:sz w:val="20"/>
          <w:szCs w:val="20"/>
          <w:lang w:val="en-GB"/>
        </w:rPr>
        <w:t>,” v17.0.0, March 2021.</w:t>
      </w:r>
      <w:bookmarkEnd w:id="4"/>
    </w:p>
    <w:p w14:paraId="37D94139" w14:textId="78113FBE" w:rsidR="00893763" w:rsidRPr="00D85E6B" w:rsidRDefault="008E55D3" w:rsidP="00386E2A">
      <w:pPr>
        <w:pStyle w:val="ListParagraph"/>
        <w:numPr>
          <w:ilvl w:val="0"/>
          <w:numId w:val="4"/>
        </w:numPr>
        <w:overflowPunct w:val="0"/>
        <w:spacing w:after="160" w:line="259" w:lineRule="auto"/>
        <w:jc w:val="both"/>
        <w:rPr>
          <w:sz w:val="20"/>
          <w:szCs w:val="20"/>
          <w:lang w:val="en-GB"/>
        </w:rPr>
      </w:pPr>
      <w:bookmarkStart w:id="5" w:name="_Ref110518500"/>
      <w:r w:rsidRPr="00D85E6B">
        <w:rPr>
          <w:sz w:val="20"/>
          <w:szCs w:val="20"/>
          <w:lang w:val="en-GB"/>
        </w:rPr>
        <w:t xml:space="preserve">3GPP </w:t>
      </w:r>
      <w:r w:rsidR="00893763" w:rsidRPr="00D85E6B">
        <w:rPr>
          <w:sz w:val="20"/>
          <w:szCs w:val="20"/>
          <w:lang w:val="en-GB"/>
        </w:rPr>
        <w:t>R1-</w:t>
      </w:r>
      <w:r w:rsidR="00225025" w:rsidRPr="0083384A">
        <w:rPr>
          <w:sz w:val="20"/>
          <w:szCs w:val="20"/>
          <w:lang w:val="en-GB"/>
        </w:rPr>
        <w:t>2206967</w:t>
      </w:r>
      <w:r w:rsidR="00893763" w:rsidRPr="00D85E6B">
        <w:rPr>
          <w:sz w:val="20"/>
          <w:szCs w:val="20"/>
          <w:lang w:val="en-GB"/>
        </w:rPr>
        <w:t>, “Further discussion on</w:t>
      </w:r>
      <w:r w:rsidR="00893763" w:rsidRPr="00D85E6B">
        <w:rPr>
          <w:lang w:val="en-US"/>
        </w:rPr>
        <w:t xml:space="preserve"> </w:t>
      </w:r>
      <w:r w:rsidR="00893763" w:rsidRPr="00D85E6B">
        <w:rPr>
          <w:sz w:val="20"/>
          <w:szCs w:val="20"/>
          <w:lang w:val="en-GB"/>
        </w:rPr>
        <w:t>the general aspects of ML in air interface,”</w:t>
      </w:r>
      <w:r w:rsidR="00B23512" w:rsidRPr="00B23512">
        <w:t xml:space="preserve"> </w:t>
      </w:r>
      <w:r w:rsidR="00B23512" w:rsidRPr="00B23512">
        <w:rPr>
          <w:sz w:val="20"/>
          <w:szCs w:val="20"/>
          <w:lang w:val="en-GB"/>
        </w:rPr>
        <w:t>Nokia, Nokia Shanghai Bell,</w:t>
      </w:r>
      <w:r w:rsidR="00893763" w:rsidRPr="00D85E6B">
        <w:rPr>
          <w:sz w:val="20"/>
          <w:szCs w:val="20"/>
          <w:lang w:val="en-GB"/>
        </w:rPr>
        <w:t xml:space="preserve"> 3GPP RAN1#110.</w:t>
      </w:r>
      <w:bookmarkEnd w:id="5"/>
    </w:p>
    <w:p w14:paraId="4BD7FE28" w14:textId="667F3AD8" w:rsidR="00A13AB7" w:rsidRPr="00D85E6B" w:rsidRDefault="008E55D3" w:rsidP="00386E2A">
      <w:pPr>
        <w:pStyle w:val="ListParagraph"/>
        <w:numPr>
          <w:ilvl w:val="0"/>
          <w:numId w:val="4"/>
        </w:numPr>
        <w:overflowPunct w:val="0"/>
        <w:spacing w:after="160" w:line="259" w:lineRule="auto"/>
        <w:jc w:val="both"/>
        <w:rPr>
          <w:sz w:val="20"/>
          <w:szCs w:val="20"/>
          <w:lang w:val="en-GB"/>
        </w:rPr>
      </w:pPr>
      <w:bookmarkStart w:id="6" w:name="_Ref110521134"/>
      <w:r w:rsidRPr="00D85E6B">
        <w:rPr>
          <w:sz w:val="20"/>
          <w:szCs w:val="20"/>
          <w:lang w:val="en-GB"/>
        </w:rPr>
        <w:t xml:space="preserve">3GPP </w:t>
      </w:r>
      <w:r w:rsidR="00A13AB7" w:rsidRPr="00D85E6B">
        <w:rPr>
          <w:sz w:val="20"/>
          <w:szCs w:val="20"/>
          <w:lang w:val="en-GB"/>
        </w:rPr>
        <w:t>R1-</w:t>
      </w:r>
      <w:r w:rsidR="00225025" w:rsidRPr="0083384A">
        <w:rPr>
          <w:sz w:val="20"/>
          <w:szCs w:val="20"/>
          <w:lang w:val="en-GB"/>
        </w:rPr>
        <w:t>2206973</w:t>
      </w:r>
      <w:r w:rsidR="00A13AB7" w:rsidRPr="00D85E6B">
        <w:rPr>
          <w:sz w:val="20"/>
          <w:szCs w:val="20"/>
          <w:lang w:val="en-GB"/>
        </w:rPr>
        <w:t>, “Other aspects on AI/ML for positioning accuracy enhancement,”</w:t>
      </w:r>
      <w:r w:rsidR="00B23512" w:rsidRPr="00B23512">
        <w:t xml:space="preserve"> </w:t>
      </w:r>
      <w:r w:rsidR="00B23512" w:rsidRPr="00B23512">
        <w:rPr>
          <w:sz w:val="20"/>
          <w:szCs w:val="20"/>
          <w:lang w:val="en-GB"/>
        </w:rPr>
        <w:t>Nokia, Nokia Shanghai Bell,</w:t>
      </w:r>
      <w:r w:rsidR="00A13AB7" w:rsidRPr="00D85E6B">
        <w:rPr>
          <w:sz w:val="20"/>
          <w:szCs w:val="20"/>
          <w:lang w:val="en-GB"/>
        </w:rPr>
        <w:t xml:space="preserve"> 3GPP RAN1#110.</w:t>
      </w:r>
      <w:bookmarkEnd w:id="6"/>
    </w:p>
    <w:p w14:paraId="5C03536F" w14:textId="4D0EE9A1" w:rsidR="00B2599A" w:rsidRPr="00386E2A" w:rsidRDefault="003C4CB2" w:rsidP="00386E2A">
      <w:pPr>
        <w:pStyle w:val="ListParagraph"/>
        <w:numPr>
          <w:ilvl w:val="0"/>
          <w:numId w:val="4"/>
        </w:numPr>
        <w:overflowPunct w:val="0"/>
        <w:spacing w:after="160" w:line="259" w:lineRule="auto"/>
        <w:jc w:val="both"/>
        <w:rPr>
          <w:sz w:val="20"/>
          <w:szCs w:val="20"/>
          <w:lang w:val="en-GB"/>
        </w:rPr>
      </w:pPr>
      <w:bookmarkStart w:id="7" w:name="_Ref111023720"/>
      <w:r>
        <w:rPr>
          <w:sz w:val="20"/>
          <w:szCs w:val="20"/>
          <w:lang w:val="en-GB"/>
        </w:rPr>
        <w:t xml:space="preserve">Y.T. </w:t>
      </w:r>
      <w:r w:rsidR="00B2599A" w:rsidRPr="00386E2A">
        <w:rPr>
          <w:sz w:val="20"/>
          <w:szCs w:val="20"/>
          <w:lang w:val="en-GB"/>
        </w:rPr>
        <w:t xml:space="preserve">Chan, and K. C. Ho. "A </w:t>
      </w:r>
      <w:r>
        <w:rPr>
          <w:sz w:val="20"/>
          <w:szCs w:val="20"/>
          <w:lang w:val="en-GB"/>
        </w:rPr>
        <w:t>S</w:t>
      </w:r>
      <w:r w:rsidR="00B2599A" w:rsidRPr="00386E2A">
        <w:rPr>
          <w:sz w:val="20"/>
          <w:szCs w:val="20"/>
          <w:lang w:val="en-GB"/>
        </w:rPr>
        <w:t xml:space="preserve">imple and </w:t>
      </w:r>
      <w:r w:rsidRPr="00386E2A">
        <w:rPr>
          <w:sz w:val="20"/>
          <w:szCs w:val="20"/>
          <w:lang w:val="en-GB"/>
        </w:rPr>
        <w:t>Efficient Estimat</w:t>
      </w:r>
      <w:r w:rsidR="00B2599A" w:rsidRPr="00386E2A">
        <w:rPr>
          <w:sz w:val="20"/>
          <w:szCs w:val="20"/>
          <w:lang w:val="en-GB"/>
        </w:rPr>
        <w:t xml:space="preserve">or for </w:t>
      </w:r>
      <w:r w:rsidRPr="00386E2A">
        <w:rPr>
          <w:sz w:val="20"/>
          <w:szCs w:val="20"/>
          <w:lang w:val="en-GB"/>
        </w:rPr>
        <w:t>Hyperbolic L</w:t>
      </w:r>
      <w:r w:rsidR="00B2599A" w:rsidRPr="00386E2A">
        <w:rPr>
          <w:sz w:val="20"/>
          <w:szCs w:val="20"/>
          <w:lang w:val="en-GB"/>
        </w:rPr>
        <w:t xml:space="preserve">ocation." IEEE Transactions on </w:t>
      </w:r>
      <w:r w:rsidRPr="00386E2A">
        <w:rPr>
          <w:sz w:val="20"/>
          <w:szCs w:val="20"/>
          <w:lang w:val="en-GB"/>
        </w:rPr>
        <w:t>Signal Processing</w:t>
      </w:r>
      <w:r>
        <w:rPr>
          <w:sz w:val="20"/>
          <w:szCs w:val="20"/>
          <w:lang w:val="en-GB"/>
        </w:rPr>
        <w:t>, vol.</w:t>
      </w:r>
      <w:r w:rsidR="00B2599A" w:rsidRPr="00386E2A">
        <w:rPr>
          <w:sz w:val="20"/>
          <w:szCs w:val="20"/>
          <w:lang w:val="en-GB"/>
        </w:rPr>
        <w:t xml:space="preserve"> 42, no. 8 (1994): </w:t>
      </w:r>
      <w:r>
        <w:rPr>
          <w:sz w:val="20"/>
          <w:szCs w:val="20"/>
          <w:lang w:val="en-GB"/>
        </w:rPr>
        <w:t xml:space="preserve">pp. </w:t>
      </w:r>
      <w:r w:rsidR="00B2599A" w:rsidRPr="00386E2A">
        <w:rPr>
          <w:sz w:val="20"/>
          <w:szCs w:val="20"/>
          <w:lang w:val="en-GB"/>
        </w:rPr>
        <w:t>1905-1915.</w:t>
      </w:r>
      <w:bookmarkEnd w:id="7"/>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149EE" w14:textId="77777777" w:rsidR="00FA07CA" w:rsidRDefault="00FA07CA">
      <w:r>
        <w:separator/>
      </w:r>
    </w:p>
  </w:endnote>
  <w:endnote w:type="continuationSeparator" w:id="0">
    <w:p w14:paraId="67988EFF" w14:textId="77777777" w:rsidR="00FA07CA" w:rsidRDefault="00FA07CA">
      <w:r>
        <w:continuationSeparator/>
      </w:r>
    </w:p>
  </w:endnote>
  <w:endnote w:type="continuationNotice" w:id="1">
    <w:p w14:paraId="7FE7CB98" w14:textId="77777777" w:rsidR="00FA07CA" w:rsidRDefault="00FA07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C5E14" w14:textId="77777777" w:rsidR="00FA07CA" w:rsidRDefault="00FA07CA">
      <w:r>
        <w:separator/>
      </w:r>
    </w:p>
  </w:footnote>
  <w:footnote w:type="continuationSeparator" w:id="0">
    <w:p w14:paraId="2D103C07" w14:textId="77777777" w:rsidR="00FA07CA" w:rsidRDefault="00FA07CA">
      <w:r>
        <w:continuationSeparator/>
      </w:r>
    </w:p>
  </w:footnote>
  <w:footnote w:type="continuationNotice" w:id="1">
    <w:p w14:paraId="209693F1" w14:textId="77777777" w:rsidR="00FA07CA" w:rsidRDefault="00FA07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4422A"/>
    <w:multiLevelType w:val="hybridMultilevel"/>
    <w:tmpl w:val="08D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70DF7"/>
    <w:multiLevelType w:val="hybridMultilevel"/>
    <w:tmpl w:val="D15A1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125D4"/>
    <w:multiLevelType w:val="multilevel"/>
    <w:tmpl w:val="198125D4"/>
    <w:lvl w:ilvl="0">
      <w:start w:val="1"/>
      <w:numFmt w:val="decimal"/>
      <w:lvlText w:val="Alt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623D06"/>
    <w:multiLevelType w:val="hybridMultilevel"/>
    <w:tmpl w:val="B120C618"/>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044918"/>
    <w:multiLevelType w:val="hybridMultilevel"/>
    <w:tmpl w:val="7870E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6797"/>
    <w:multiLevelType w:val="multilevel"/>
    <w:tmpl w:val="22AC6797"/>
    <w:lvl w:ilvl="0">
      <w:start w:val="1"/>
      <w:numFmt w:val="decimal"/>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B22683"/>
    <w:multiLevelType w:val="multilevel"/>
    <w:tmpl w:val="26B226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1E24BD"/>
    <w:multiLevelType w:val="hybridMultilevel"/>
    <w:tmpl w:val="8A60E9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E1F1868"/>
    <w:multiLevelType w:val="multilevel"/>
    <w:tmpl w:val="894465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5E01F34"/>
    <w:multiLevelType w:val="hybridMultilevel"/>
    <w:tmpl w:val="B120C618"/>
    <w:lvl w:ilvl="0" w:tplc="0409000F">
      <w:start w:val="1"/>
      <w:numFmt w:val="decimal"/>
      <w:lvlText w:val="%1."/>
      <w:lvlJc w:val="left"/>
      <w:pPr>
        <w:ind w:left="1298" w:hanging="360"/>
      </w:pPr>
      <w:rPr>
        <w:rFonts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7B0DF0"/>
    <w:multiLevelType w:val="hybridMultilevel"/>
    <w:tmpl w:val="B21EA25A"/>
    <w:lvl w:ilvl="0" w:tplc="F84ACF8C">
      <w:start w:val="1"/>
      <w:numFmt w:val="bullet"/>
      <w:lvlText w:val="-"/>
      <w:lvlJc w:val="left"/>
      <w:pPr>
        <w:tabs>
          <w:tab w:val="num" w:pos="720"/>
        </w:tabs>
        <w:ind w:left="720" w:hanging="360"/>
      </w:pPr>
      <w:rPr>
        <w:rFonts w:ascii="Times New Roman" w:hAnsi="Times New Roman" w:hint="default"/>
      </w:rPr>
    </w:lvl>
    <w:lvl w:ilvl="1" w:tplc="A6C8DF3E" w:tentative="1">
      <w:start w:val="1"/>
      <w:numFmt w:val="bullet"/>
      <w:lvlText w:val="-"/>
      <w:lvlJc w:val="left"/>
      <w:pPr>
        <w:tabs>
          <w:tab w:val="num" w:pos="1440"/>
        </w:tabs>
        <w:ind w:left="1440" w:hanging="360"/>
      </w:pPr>
      <w:rPr>
        <w:rFonts w:ascii="Times New Roman" w:hAnsi="Times New Roman" w:hint="default"/>
      </w:rPr>
    </w:lvl>
    <w:lvl w:ilvl="2" w:tplc="E0665286">
      <w:numFmt w:val="bullet"/>
      <w:lvlText w:val=""/>
      <w:lvlJc w:val="left"/>
      <w:pPr>
        <w:tabs>
          <w:tab w:val="num" w:pos="2160"/>
        </w:tabs>
        <w:ind w:left="2160" w:hanging="360"/>
      </w:pPr>
      <w:rPr>
        <w:rFonts w:ascii="Wingdings" w:hAnsi="Wingdings" w:hint="default"/>
      </w:rPr>
    </w:lvl>
    <w:lvl w:ilvl="3" w:tplc="53F43442" w:tentative="1">
      <w:start w:val="1"/>
      <w:numFmt w:val="bullet"/>
      <w:lvlText w:val="-"/>
      <w:lvlJc w:val="left"/>
      <w:pPr>
        <w:tabs>
          <w:tab w:val="num" w:pos="2880"/>
        </w:tabs>
        <w:ind w:left="2880" w:hanging="360"/>
      </w:pPr>
      <w:rPr>
        <w:rFonts w:ascii="Times New Roman" w:hAnsi="Times New Roman" w:hint="default"/>
      </w:rPr>
    </w:lvl>
    <w:lvl w:ilvl="4" w:tplc="2E4A1B80" w:tentative="1">
      <w:start w:val="1"/>
      <w:numFmt w:val="bullet"/>
      <w:lvlText w:val="-"/>
      <w:lvlJc w:val="left"/>
      <w:pPr>
        <w:tabs>
          <w:tab w:val="num" w:pos="3600"/>
        </w:tabs>
        <w:ind w:left="3600" w:hanging="360"/>
      </w:pPr>
      <w:rPr>
        <w:rFonts w:ascii="Times New Roman" w:hAnsi="Times New Roman" w:hint="default"/>
      </w:rPr>
    </w:lvl>
    <w:lvl w:ilvl="5" w:tplc="68DC2550" w:tentative="1">
      <w:start w:val="1"/>
      <w:numFmt w:val="bullet"/>
      <w:lvlText w:val="-"/>
      <w:lvlJc w:val="left"/>
      <w:pPr>
        <w:tabs>
          <w:tab w:val="num" w:pos="4320"/>
        </w:tabs>
        <w:ind w:left="4320" w:hanging="360"/>
      </w:pPr>
      <w:rPr>
        <w:rFonts w:ascii="Times New Roman" w:hAnsi="Times New Roman" w:hint="default"/>
      </w:rPr>
    </w:lvl>
    <w:lvl w:ilvl="6" w:tplc="EC30A37E" w:tentative="1">
      <w:start w:val="1"/>
      <w:numFmt w:val="bullet"/>
      <w:lvlText w:val="-"/>
      <w:lvlJc w:val="left"/>
      <w:pPr>
        <w:tabs>
          <w:tab w:val="num" w:pos="5040"/>
        </w:tabs>
        <w:ind w:left="5040" w:hanging="360"/>
      </w:pPr>
      <w:rPr>
        <w:rFonts w:ascii="Times New Roman" w:hAnsi="Times New Roman" w:hint="default"/>
      </w:rPr>
    </w:lvl>
    <w:lvl w:ilvl="7" w:tplc="9E2A4F24" w:tentative="1">
      <w:start w:val="1"/>
      <w:numFmt w:val="bullet"/>
      <w:lvlText w:val="-"/>
      <w:lvlJc w:val="left"/>
      <w:pPr>
        <w:tabs>
          <w:tab w:val="num" w:pos="5760"/>
        </w:tabs>
        <w:ind w:left="5760" w:hanging="360"/>
      </w:pPr>
      <w:rPr>
        <w:rFonts w:ascii="Times New Roman" w:hAnsi="Times New Roman" w:hint="default"/>
      </w:rPr>
    </w:lvl>
    <w:lvl w:ilvl="8" w:tplc="A6883C14"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687885"/>
    <w:multiLevelType w:val="hybridMultilevel"/>
    <w:tmpl w:val="AF3A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E4224"/>
    <w:multiLevelType w:val="hybridMultilevel"/>
    <w:tmpl w:val="5F968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B15D6"/>
    <w:multiLevelType w:val="hybridMultilevel"/>
    <w:tmpl w:val="D540A69C"/>
    <w:lvl w:ilvl="0" w:tplc="4B46272A">
      <w:start w:val="1"/>
      <w:numFmt w:val="bullet"/>
      <w:lvlText w:val=""/>
      <w:lvlJc w:val="left"/>
      <w:pPr>
        <w:tabs>
          <w:tab w:val="num" w:pos="720"/>
        </w:tabs>
        <w:ind w:left="720" w:hanging="360"/>
      </w:pPr>
      <w:rPr>
        <w:rFonts w:ascii="Symbol" w:hAnsi="Symbol" w:hint="default"/>
      </w:rPr>
    </w:lvl>
    <w:lvl w:ilvl="1" w:tplc="024EA246">
      <w:numFmt w:val="bullet"/>
      <w:lvlText w:val="o"/>
      <w:lvlJc w:val="left"/>
      <w:pPr>
        <w:tabs>
          <w:tab w:val="num" w:pos="1440"/>
        </w:tabs>
        <w:ind w:left="1440" w:hanging="360"/>
      </w:pPr>
      <w:rPr>
        <w:rFonts w:ascii="Courier New" w:hAnsi="Courier New" w:hint="default"/>
      </w:rPr>
    </w:lvl>
    <w:lvl w:ilvl="2" w:tplc="F8B27E92" w:tentative="1">
      <w:start w:val="1"/>
      <w:numFmt w:val="bullet"/>
      <w:lvlText w:val=""/>
      <w:lvlJc w:val="left"/>
      <w:pPr>
        <w:tabs>
          <w:tab w:val="num" w:pos="2160"/>
        </w:tabs>
        <w:ind w:left="2160" w:hanging="360"/>
      </w:pPr>
      <w:rPr>
        <w:rFonts w:ascii="Symbol" w:hAnsi="Symbol" w:hint="default"/>
      </w:rPr>
    </w:lvl>
    <w:lvl w:ilvl="3" w:tplc="4D8422A6" w:tentative="1">
      <w:start w:val="1"/>
      <w:numFmt w:val="bullet"/>
      <w:lvlText w:val=""/>
      <w:lvlJc w:val="left"/>
      <w:pPr>
        <w:tabs>
          <w:tab w:val="num" w:pos="2880"/>
        </w:tabs>
        <w:ind w:left="2880" w:hanging="360"/>
      </w:pPr>
      <w:rPr>
        <w:rFonts w:ascii="Symbol" w:hAnsi="Symbol" w:hint="default"/>
      </w:rPr>
    </w:lvl>
    <w:lvl w:ilvl="4" w:tplc="7D1ADCA4" w:tentative="1">
      <w:start w:val="1"/>
      <w:numFmt w:val="bullet"/>
      <w:lvlText w:val=""/>
      <w:lvlJc w:val="left"/>
      <w:pPr>
        <w:tabs>
          <w:tab w:val="num" w:pos="3600"/>
        </w:tabs>
        <w:ind w:left="3600" w:hanging="360"/>
      </w:pPr>
      <w:rPr>
        <w:rFonts w:ascii="Symbol" w:hAnsi="Symbol" w:hint="default"/>
      </w:rPr>
    </w:lvl>
    <w:lvl w:ilvl="5" w:tplc="F9DAC03E" w:tentative="1">
      <w:start w:val="1"/>
      <w:numFmt w:val="bullet"/>
      <w:lvlText w:val=""/>
      <w:lvlJc w:val="left"/>
      <w:pPr>
        <w:tabs>
          <w:tab w:val="num" w:pos="4320"/>
        </w:tabs>
        <w:ind w:left="4320" w:hanging="360"/>
      </w:pPr>
      <w:rPr>
        <w:rFonts w:ascii="Symbol" w:hAnsi="Symbol" w:hint="default"/>
      </w:rPr>
    </w:lvl>
    <w:lvl w:ilvl="6" w:tplc="8918E154" w:tentative="1">
      <w:start w:val="1"/>
      <w:numFmt w:val="bullet"/>
      <w:lvlText w:val=""/>
      <w:lvlJc w:val="left"/>
      <w:pPr>
        <w:tabs>
          <w:tab w:val="num" w:pos="5040"/>
        </w:tabs>
        <w:ind w:left="5040" w:hanging="360"/>
      </w:pPr>
      <w:rPr>
        <w:rFonts w:ascii="Symbol" w:hAnsi="Symbol" w:hint="default"/>
      </w:rPr>
    </w:lvl>
    <w:lvl w:ilvl="7" w:tplc="EC52957C" w:tentative="1">
      <w:start w:val="1"/>
      <w:numFmt w:val="bullet"/>
      <w:lvlText w:val=""/>
      <w:lvlJc w:val="left"/>
      <w:pPr>
        <w:tabs>
          <w:tab w:val="num" w:pos="5760"/>
        </w:tabs>
        <w:ind w:left="5760" w:hanging="360"/>
      </w:pPr>
      <w:rPr>
        <w:rFonts w:ascii="Symbol" w:hAnsi="Symbol" w:hint="default"/>
      </w:rPr>
    </w:lvl>
    <w:lvl w:ilvl="8" w:tplc="2F1C996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8A23E9F"/>
    <w:multiLevelType w:val="hybridMultilevel"/>
    <w:tmpl w:val="B120C618"/>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006DAF"/>
    <w:multiLevelType w:val="hybridMultilevel"/>
    <w:tmpl w:val="B120C618"/>
    <w:lvl w:ilvl="0" w:tplc="0409000F">
      <w:start w:val="1"/>
      <w:numFmt w:val="decimal"/>
      <w:lvlText w:val="%1."/>
      <w:lvlJc w:val="left"/>
      <w:pPr>
        <w:ind w:left="1298" w:hanging="360"/>
      </w:pPr>
      <w:rPr>
        <w:rFonts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3" w15:restartNumberingAfterBreak="0">
    <w:nsid w:val="501B7527"/>
    <w:multiLevelType w:val="multilevel"/>
    <w:tmpl w:val="501B7527"/>
    <w:lvl w:ilvl="0">
      <w:start w:val="1"/>
      <w:numFmt w:val="decimal"/>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B60652"/>
    <w:multiLevelType w:val="hybridMultilevel"/>
    <w:tmpl w:val="96D01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1B16D5"/>
    <w:multiLevelType w:val="hybridMultilevel"/>
    <w:tmpl w:val="958ECE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A179B"/>
    <w:multiLevelType w:val="multilevel"/>
    <w:tmpl w:val="5D5A1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0"/>
  </w:num>
  <w:num w:numId="4">
    <w:abstractNumId w:val="5"/>
  </w:num>
  <w:num w:numId="5">
    <w:abstractNumId w:val="26"/>
  </w:num>
  <w:num w:numId="6">
    <w:abstractNumId w:val="28"/>
  </w:num>
  <w:num w:numId="7">
    <w:abstractNumId w:val="9"/>
  </w:num>
  <w:num w:numId="8">
    <w:abstractNumId w:val="3"/>
  </w:num>
  <w:num w:numId="9">
    <w:abstractNumId w:val="13"/>
  </w:num>
  <w:num w:numId="10">
    <w:abstractNumId w:val="29"/>
  </w:num>
  <w:num w:numId="11">
    <w:abstractNumId w:val="30"/>
  </w:num>
  <w:num w:numId="12">
    <w:abstractNumId w:val="27"/>
  </w:num>
  <w:num w:numId="13">
    <w:abstractNumId w:val="23"/>
  </w:num>
  <w:num w:numId="14">
    <w:abstractNumId w:val="7"/>
  </w:num>
  <w:num w:numId="15">
    <w:abstractNumId w:val="16"/>
  </w:num>
  <w:num w:numId="16">
    <w:abstractNumId w:val="24"/>
  </w:num>
  <w:num w:numId="17">
    <w:abstractNumId w:val="19"/>
  </w:num>
  <w:num w:numId="18">
    <w:abstractNumId w:val="22"/>
  </w:num>
  <w:num w:numId="19">
    <w:abstractNumId w:val="12"/>
  </w:num>
  <w:num w:numId="20">
    <w:abstractNumId w:val="10"/>
  </w:num>
  <w:num w:numId="21">
    <w:abstractNumId w:val="1"/>
  </w:num>
  <w:num w:numId="22">
    <w:abstractNumId w:val="21"/>
  </w:num>
  <w:num w:numId="23">
    <w:abstractNumId w:val="4"/>
  </w:num>
  <w:num w:numId="24">
    <w:abstractNumId w:val="25"/>
  </w:num>
  <w:num w:numId="25">
    <w:abstractNumId w:val="8"/>
  </w:num>
  <w:num w:numId="26">
    <w:abstractNumId w:val="17"/>
  </w:num>
  <w:num w:numId="27">
    <w:abstractNumId w:val="14"/>
  </w:num>
  <w:num w:numId="28">
    <w:abstractNumId w:val="20"/>
  </w:num>
  <w:num w:numId="29">
    <w:abstractNumId w:val="6"/>
  </w:num>
  <w:num w:numId="30">
    <w:abstractNumId w:val="2"/>
  </w:num>
  <w:num w:numId="31">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99"/>
    <w:rsid w:val="0000159F"/>
    <w:rsid w:val="0000362C"/>
    <w:rsid w:val="00003790"/>
    <w:rsid w:val="00003954"/>
    <w:rsid w:val="00003E20"/>
    <w:rsid w:val="00004AC8"/>
    <w:rsid w:val="000050AB"/>
    <w:rsid w:val="000053BA"/>
    <w:rsid w:val="00005910"/>
    <w:rsid w:val="00006055"/>
    <w:rsid w:val="00006AD4"/>
    <w:rsid w:val="00006CB9"/>
    <w:rsid w:val="000074C4"/>
    <w:rsid w:val="000079A6"/>
    <w:rsid w:val="000107D5"/>
    <w:rsid w:val="00010E2C"/>
    <w:rsid w:val="00011921"/>
    <w:rsid w:val="00011BB2"/>
    <w:rsid w:val="00012505"/>
    <w:rsid w:val="00012685"/>
    <w:rsid w:val="00012A7F"/>
    <w:rsid w:val="00012C4F"/>
    <w:rsid w:val="000131D1"/>
    <w:rsid w:val="00013455"/>
    <w:rsid w:val="000134E3"/>
    <w:rsid w:val="00013632"/>
    <w:rsid w:val="00013F5E"/>
    <w:rsid w:val="0001403F"/>
    <w:rsid w:val="000140D1"/>
    <w:rsid w:val="0001487F"/>
    <w:rsid w:val="00014F35"/>
    <w:rsid w:val="00015F98"/>
    <w:rsid w:val="000164B5"/>
    <w:rsid w:val="000166AC"/>
    <w:rsid w:val="000171B6"/>
    <w:rsid w:val="00017A56"/>
    <w:rsid w:val="00017B7F"/>
    <w:rsid w:val="00017EDA"/>
    <w:rsid w:val="00020EF3"/>
    <w:rsid w:val="000212A5"/>
    <w:rsid w:val="00021394"/>
    <w:rsid w:val="00022B8C"/>
    <w:rsid w:val="00023742"/>
    <w:rsid w:val="00023FF3"/>
    <w:rsid w:val="00024AEF"/>
    <w:rsid w:val="00026C65"/>
    <w:rsid w:val="00027755"/>
    <w:rsid w:val="00027864"/>
    <w:rsid w:val="0002789E"/>
    <w:rsid w:val="000279DE"/>
    <w:rsid w:val="00030048"/>
    <w:rsid w:val="000303C2"/>
    <w:rsid w:val="0003072D"/>
    <w:rsid w:val="000314CD"/>
    <w:rsid w:val="000326B0"/>
    <w:rsid w:val="0003332B"/>
    <w:rsid w:val="00033544"/>
    <w:rsid w:val="00033BBD"/>
    <w:rsid w:val="0003479E"/>
    <w:rsid w:val="00035691"/>
    <w:rsid w:val="00035AA2"/>
    <w:rsid w:val="00035FE5"/>
    <w:rsid w:val="00036E89"/>
    <w:rsid w:val="0003767C"/>
    <w:rsid w:val="00040F4F"/>
    <w:rsid w:val="0004132D"/>
    <w:rsid w:val="0004142E"/>
    <w:rsid w:val="00041884"/>
    <w:rsid w:val="00041C9D"/>
    <w:rsid w:val="0004258F"/>
    <w:rsid w:val="000427EA"/>
    <w:rsid w:val="0004356B"/>
    <w:rsid w:val="000438BE"/>
    <w:rsid w:val="0004466D"/>
    <w:rsid w:val="00044CFA"/>
    <w:rsid w:val="000459C7"/>
    <w:rsid w:val="00045C8B"/>
    <w:rsid w:val="00045C95"/>
    <w:rsid w:val="00045E3A"/>
    <w:rsid w:val="00046630"/>
    <w:rsid w:val="00046C80"/>
    <w:rsid w:val="000479B9"/>
    <w:rsid w:val="00047A72"/>
    <w:rsid w:val="00050112"/>
    <w:rsid w:val="00050276"/>
    <w:rsid w:val="0005027E"/>
    <w:rsid w:val="00050466"/>
    <w:rsid w:val="00050537"/>
    <w:rsid w:val="000505CC"/>
    <w:rsid w:val="00050B7F"/>
    <w:rsid w:val="00050FD3"/>
    <w:rsid w:val="000511F9"/>
    <w:rsid w:val="00051B32"/>
    <w:rsid w:val="0005230E"/>
    <w:rsid w:val="00052736"/>
    <w:rsid w:val="00052850"/>
    <w:rsid w:val="000528A2"/>
    <w:rsid w:val="00052BBA"/>
    <w:rsid w:val="00052EBC"/>
    <w:rsid w:val="00053588"/>
    <w:rsid w:val="00053A4A"/>
    <w:rsid w:val="00053E98"/>
    <w:rsid w:val="00054B05"/>
    <w:rsid w:val="00054C73"/>
    <w:rsid w:val="00054D9D"/>
    <w:rsid w:val="00055676"/>
    <w:rsid w:val="00056544"/>
    <w:rsid w:val="00056BDE"/>
    <w:rsid w:val="00060450"/>
    <w:rsid w:val="00060D8E"/>
    <w:rsid w:val="00061D54"/>
    <w:rsid w:val="00062159"/>
    <w:rsid w:val="00062A6E"/>
    <w:rsid w:val="00063D9E"/>
    <w:rsid w:val="00064AD3"/>
    <w:rsid w:val="00064F86"/>
    <w:rsid w:val="00065088"/>
    <w:rsid w:val="000652D3"/>
    <w:rsid w:val="000654A0"/>
    <w:rsid w:val="00065E94"/>
    <w:rsid w:val="00065EFC"/>
    <w:rsid w:val="00066104"/>
    <w:rsid w:val="00066719"/>
    <w:rsid w:val="00066BD3"/>
    <w:rsid w:val="00067467"/>
    <w:rsid w:val="000701AD"/>
    <w:rsid w:val="000706AC"/>
    <w:rsid w:val="000707CA"/>
    <w:rsid w:val="00070D21"/>
    <w:rsid w:val="00071321"/>
    <w:rsid w:val="000717FB"/>
    <w:rsid w:val="000719BF"/>
    <w:rsid w:val="0007208A"/>
    <w:rsid w:val="0007213C"/>
    <w:rsid w:val="00072BBA"/>
    <w:rsid w:val="00072FF5"/>
    <w:rsid w:val="000730DC"/>
    <w:rsid w:val="000743FC"/>
    <w:rsid w:val="00075965"/>
    <w:rsid w:val="00075A8E"/>
    <w:rsid w:val="00075FDA"/>
    <w:rsid w:val="00076386"/>
    <w:rsid w:val="0007646C"/>
    <w:rsid w:val="00076C7C"/>
    <w:rsid w:val="00076D82"/>
    <w:rsid w:val="00080F9F"/>
    <w:rsid w:val="00081EC2"/>
    <w:rsid w:val="00082154"/>
    <w:rsid w:val="000830C3"/>
    <w:rsid w:val="00083800"/>
    <w:rsid w:val="00084310"/>
    <w:rsid w:val="00084A65"/>
    <w:rsid w:val="00084F23"/>
    <w:rsid w:val="0008559A"/>
    <w:rsid w:val="0008621B"/>
    <w:rsid w:val="000902C2"/>
    <w:rsid w:val="000908AA"/>
    <w:rsid w:val="000913BD"/>
    <w:rsid w:val="00091998"/>
    <w:rsid w:val="00091A92"/>
    <w:rsid w:val="000921F7"/>
    <w:rsid w:val="00092EA4"/>
    <w:rsid w:val="000938F7"/>
    <w:rsid w:val="00093ACC"/>
    <w:rsid w:val="00093C49"/>
    <w:rsid w:val="00095217"/>
    <w:rsid w:val="00095A80"/>
    <w:rsid w:val="000973E1"/>
    <w:rsid w:val="000A04C6"/>
    <w:rsid w:val="000A1402"/>
    <w:rsid w:val="000A1D0D"/>
    <w:rsid w:val="000A1D37"/>
    <w:rsid w:val="000A20BA"/>
    <w:rsid w:val="000A262C"/>
    <w:rsid w:val="000A279E"/>
    <w:rsid w:val="000A2D3C"/>
    <w:rsid w:val="000A2F09"/>
    <w:rsid w:val="000A36DC"/>
    <w:rsid w:val="000A3C8D"/>
    <w:rsid w:val="000A3DFE"/>
    <w:rsid w:val="000A40EC"/>
    <w:rsid w:val="000A54EE"/>
    <w:rsid w:val="000A59D7"/>
    <w:rsid w:val="000A6A23"/>
    <w:rsid w:val="000A71FA"/>
    <w:rsid w:val="000A7BC5"/>
    <w:rsid w:val="000B01F9"/>
    <w:rsid w:val="000B0C45"/>
    <w:rsid w:val="000B1223"/>
    <w:rsid w:val="000B13E1"/>
    <w:rsid w:val="000B16DB"/>
    <w:rsid w:val="000B18B8"/>
    <w:rsid w:val="000B1C5E"/>
    <w:rsid w:val="000B2282"/>
    <w:rsid w:val="000B27E9"/>
    <w:rsid w:val="000B2A11"/>
    <w:rsid w:val="000B2A5B"/>
    <w:rsid w:val="000B2B79"/>
    <w:rsid w:val="000B353A"/>
    <w:rsid w:val="000B3B11"/>
    <w:rsid w:val="000B3B91"/>
    <w:rsid w:val="000B4207"/>
    <w:rsid w:val="000B4B1B"/>
    <w:rsid w:val="000B50C3"/>
    <w:rsid w:val="000B5AC9"/>
    <w:rsid w:val="000B5E1E"/>
    <w:rsid w:val="000B5F0A"/>
    <w:rsid w:val="000B6D65"/>
    <w:rsid w:val="000B6EBE"/>
    <w:rsid w:val="000B743C"/>
    <w:rsid w:val="000C09EA"/>
    <w:rsid w:val="000C1AE9"/>
    <w:rsid w:val="000C1D59"/>
    <w:rsid w:val="000C236B"/>
    <w:rsid w:val="000C2B09"/>
    <w:rsid w:val="000C30CF"/>
    <w:rsid w:val="000C501D"/>
    <w:rsid w:val="000C5272"/>
    <w:rsid w:val="000C5B5B"/>
    <w:rsid w:val="000C5CBA"/>
    <w:rsid w:val="000C72D2"/>
    <w:rsid w:val="000C74BA"/>
    <w:rsid w:val="000C7531"/>
    <w:rsid w:val="000C7BA7"/>
    <w:rsid w:val="000C7C3F"/>
    <w:rsid w:val="000D0400"/>
    <w:rsid w:val="000D08DD"/>
    <w:rsid w:val="000D0BD6"/>
    <w:rsid w:val="000D0C61"/>
    <w:rsid w:val="000D105B"/>
    <w:rsid w:val="000D13DD"/>
    <w:rsid w:val="000D1440"/>
    <w:rsid w:val="000D1992"/>
    <w:rsid w:val="000D27AD"/>
    <w:rsid w:val="000D2945"/>
    <w:rsid w:val="000D29D1"/>
    <w:rsid w:val="000D2B0A"/>
    <w:rsid w:val="000D3286"/>
    <w:rsid w:val="000D344D"/>
    <w:rsid w:val="000D40E7"/>
    <w:rsid w:val="000D51B3"/>
    <w:rsid w:val="000D584F"/>
    <w:rsid w:val="000D76BC"/>
    <w:rsid w:val="000D7750"/>
    <w:rsid w:val="000D7F46"/>
    <w:rsid w:val="000E071E"/>
    <w:rsid w:val="000E0DEE"/>
    <w:rsid w:val="000E10EC"/>
    <w:rsid w:val="000E1469"/>
    <w:rsid w:val="000E181D"/>
    <w:rsid w:val="000E1E9D"/>
    <w:rsid w:val="000E246D"/>
    <w:rsid w:val="000E27AA"/>
    <w:rsid w:val="000E337A"/>
    <w:rsid w:val="000E34FD"/>
    <w:rsid w:val="000E4350"/>
    <w:rsid w:val="000E4376"/>
    <w:rsid w:val="000E4408"/>
    <w:rsid w:val="000E463A"/>
    <w:rsid w:val="000E53AB"/>
    <w:rsid w:val="000E5439"/>
    <w:rsid w:val="000E5716"/>
    <w:rsid w:val="000E6337"/>
    <w:rsid w:val="000E74F8"/>
    <w:rsid w:val="000E7A79"/>
    <w:rsid w:val="000F07B8"/>
    <w:rsid w:val="000F15B2"/>
    <w:rsid w:val="000F19DE"/>
    <w:rsid w:val="000F2E1F"/>
    <w:rsid w:val="000F37B0"/>
    <w:rsid w:val="000F4595"/>
    <w:rsid w:val="000F49F3"/>
    <w:rsid w:val="000F4CB2"/>
    <w:rsid w:val="000F4E44"/>
    <w:rsid w:val="000F4E90"/>
    <w:rsid w:val="000F5055"/>
    <w:rsid w:val="000F568D"/>
    <w:rsid w:val="000F5877"/>
    <w:rsid w:val="000F62DE"/>
    <w:rsid w:val="000F68D0"/>
    <w:rsid w:val="000F6B15"/>
    <w:rsid w:val="000F6EE9"/>
    <w:rsid w:val="000F7176"/>
    <w:rsid w:val="0010009B"/>
    <w:rsid w:val="00100825"/>
    <w:rsid w:val="00100A8D"/>
    <w:rsid w:val="001010E3"/>
    <w:rsid w:val="001014A1"/>
    <w:rsid w:val="0010170B"/>
    <w:rsid w:val="00101C4F"/>
    <w:rsid w:val="00101D74"/>
    <w:rsid w:val="00101E83"/>
    <w:rsid w:val="00102287"/>
    <w:rsid w:val="00102433"/>
    <w:rsid w:val="00102BC2"/>
    <w:rsid w:val="00102C9F"/>
    <w:rsid w:val="0010302C"/>
    <w:rsid w:val="00103379"/>
    <w:rsid w:val="00103FC9"/>
    <w:rsid w:val="00104277"/>
    <w:rsid w:val="0010507F"/>
    <w:rsid w:val="001062A3"/>
    <w:rsid w:val="001068D2"/>
    <w:rsid w:val="001069F2"/>
    <w:rsid w:val="00107643"/>
    <w:rsid w:val="001103BD"/>
    <w:rsid w:val="0011094A"/>
    <w:rsid w:val="00111208"/>
    <w:rsid w:val="001112C5"/>
    <w:rsid w:val="001115E4"/>
    <w:rsid w:val="00111808"/>
    <w:rsid w:val="001119EA"/>
    <w:rsid w:val="00111D8A"/>
    <w:rsid w:val="00112220"/>
    <w:rsid w:val="0011250A"/>
    <w:rsid w:val="0011283F"/>
    <w:rsid w:val="001131D7"/>
    <w:rsid w:val="0011332B"/>
    <w:rsid w:val="0011339F"/>
    <w:rsid w:val="00113829"/>
    <w:rsid w:val="00113B8F"/>
    <w:rsid w:val="00113EC8"/>
    <w:rsid w:val="001143A3"/>
    <w:rsid w:val="00114E96"/>
    <w:rsid w:val="001152C7"/>
    <w:rsid w:val="00115BA7"/>
    <w:rsid w:val="00115C88"/>
    <w:rsid w:val="0011644A"/>
    <w:rsid w:val="001168EC"/>
    <w:rsid w:val="00116DF4"/>
    <w:rsid w:val="00117332"/>
    <w:rsid w:val="0011784B"/>
    <w:rsid w:val="0012040B"/>
    <w:rsid w:val="001204DD"/>
    <w:rsid w:val="00121C1F"/>
    <w:rsid w:val="00121EA3"/>
    <w:rsid w:val="00122839"/>
    <w:rsid w:val="0012372A"/>
    <w:rsid w:val="001237AC"/>
    <w:rsid w:val="00124895"/>
    <w:rsid w:val="00124E12"/>
    <w:rsid w:val="00124E75"/>
    <w:rsid w:val="0012673D"/>
    <w:rsid w:val="001269B8"/>
    <w:rsid w:val="00127099"/>
    <w:rsid w:val="00131595"/>
    <w:rsid w:val="00132830"/>
    <w:rsid w:val="00132B71"/>
    <w:rsid w:val="00132F08"/>
    <w:rsid w:val="00132F3C"/>
    <w:rsid w:val="00133398"/>
    <w:rsid w:val="001337A5"/>
    <w:rsid w:val="0013427A"/>
    <w:rsid w:val="001348FE"/>
    <w:rsid w:val="00134B36"/>
    <w:rsid w:val="00134D55"/>
    <w:rsid w:val="00136073"/>
    <w:rsid w:val="001360F3"/>
    <w:rsid w:val="001362C2"/>
    <w:rsid w:val="00136400"/>
    <w:rsid w:val="0013678C"/>
    <w:rsid w:val="00136955"/>
    <w:rsid w:val="00136E19"/>
    <w:rsid w:val="001371B2"/>
    <w:rsid w:val="00137AB9"/>
    <w:rsid w:val="00137D78"/>
    <w:rsid w:val="0014060C"/>
    <w:rsid w:val="001409A0"/>
    <w:rsid w:val="00140A46"/>
    <w:rsid w:val="00141E40"/>
    <w:rsid w:val="00141F08"/>
    <w:rsid w:val="00141FF2"/>
    <w:rsid w:val="001420B6"/>
    <w:rsid w:val="0014287A"/>
    <w:rsid w:val="00142919"/>
    <w:rsid w:val="00142DE2"/>
    <w:rsid w:val="00144388"/>
    <w:rsid w:val="00144C87"/>
    <w:rsid w:val="00145D77"/>
    <w:rsid w:val="00146592"/>
    <w:rsid w:val="001467B1"/>
    <w:rsid w:val="00147256"/>
    <w:rsid w:val="00147A7B"/>
    <w:rsid w:val="00150175"/>
    <w:rsid w:val="001502C8"/>
    <w:rsid w:val="00150C3F"/>
    <w:rsid w:val="00151011"/>
    <w:rsid w:val="00151224"/>
    <w:rsid w:val="0015130F"/>
    <w:rsid w:val="00152AE2"/>
    <w:rsid w:val="00152ED9"/>
    <w:rsid w:val="0015320A"/>
    <w:rsid w:val="001532BA"/>
    <w:rsid w:val="00153FED"/>
    <w:rsid w:val="001546C8"/>
    <w:rsid w:val="00155BFD"/>
    <w:rsid w:val="001560B5"/>
    <w:rsid w:val="00156ABA"/>
    <w:rsid w:val="00156C3D"/>
    <w:rsid w:val="00157390"/>
    <w:rsid w:val="00157981"/>
    <w:rsid w:val="00160998"/>
    <w:rsid w:val="00160CD6"/>
    <w:rsid w:val="00160F5F"/>
    <w:rsid w:val="001619B3"/>
    <w:rsid w:val="00162308"/>
    <w:rsid w:val="00162B5F"/>
    <w:rsid w:val="0016316A"/>
    <w:rsid w:val="00163539"/>
    <w:rsid w:val="0016381F"/>
    <w:rsid w:val="00163D1D"/>
    <w:rsid w:val="00164171"/>
    <w:rsid w:val="00164E58"/>
    <w:rsid w:val="00165033"/>
    <w:rsid w:val="00165271"/>
    <w:rsid w:val="00165926"/>
    <w:rsid w:val="00165DF8"/>
    <w:rsid w:val="00166233"/>
    <w:rsid w:val="001665EB"/>
    <w:rsid w:val="001670EA"/>
    <w:rsid w:val="001674A0"/>
    <w:rsid w:val="0016778E"/>
    <w:rsid w:val="00167BEC"/>
    <w:rsid w:val="001707A5"/>
    <w:rsid w:val="00170A50"/>
    <w:rsid w:val="0017290A"/>
    <w:rsid w:val="00174201"/>
    <w:rsid w:val="00174FFD"/>
    <w:rsid w:val="001759CA"/>
    <w:rsid w:val="001761EA"/>
    <w:rsid w:val="00177007"/>
    <w:rsid w:val="0017726A"/>
    <w:rsid w:val="00177DD3"/>
    <w:rsid w:val="00180278"/>
    <w:rsid w:val="001807F2"/>
    <w:rsid w:val="001818A7"/>
    <w:rsid w:val="001818B5"/>
    <w:rsid w:val="00182725"/>
    <w:rsid w:val="001829C8"/>
    <w:rsid w:val="0018423B"/>
    <w:rsid w:val="001846A5"/>
    <w:rsid w:val="00185222"/>
    <w:rsid w:val="00186904"/>
    <w:rsid w:val="00186B0A"/>
    <w:rsid w:val="00186B23"/>
    <w:rsid w:val="001905BD"/>
    <w:rsid w:val="00190B42"/>
    <w:rsid w:val="00191187"/>
    <w:rsid w:val="00191E79"/>
    <w:rsid w:val="00191F8B"/>
    <w:rsid w:val="001922C2"/>
    <w:rsid w:val="00192FE6"/>
    <w:rsid w:val="00193111"/>
    <w:rsid w:val="0019360B"/>
    <w:rsid w:val="00193986"/>
    <w:rsid w:val="00193B08"/>
    <w:rsid w:val="00194570"/>
    <w:rsid w:val="00196034"/>
    <w:rsid w:val="00196BF4"/>
    <w:rsid w:val="001972DA"/>
    <w:rsid w:val="0019759B"/>
    <w:rsid w:val="001976AA"/>
    <w:rsid w:val="001A02F6"/>
    <w:rsid w:val="001A15C6"/>
    <w:rsid w:val="001A389E"/>
    <w:rsid w:val="001A3F98"/>
    <w:rsid w:val="001A5510"/>
    <w:rsid w:val="001A5C7B"/>
    <w:rsid w:val="001A5E19"/>
    <w:rsid w:val="001A60CA"/>
    <w:rsid w:val="001A63D8"/>
    <w:rsid w:val="001A66F9"/>
    <w:rsid w:val="001A686C"/>
    <w:rsid w:val="001A72D6"/>
    <w:rsid w:val="001B00B3"/>
    <w:rsid w:val="001B01FA"/>
    <w:rsid w:val="001B0832"/>
    <w:rsid w:val="001B0B3F"/>
    <w:rsid w:val="001B0C3D"/>
    <w:rsid w:val="001B18A7"/>
    <w:rsid w:val="001B1A76"/>
    <w:rsid w:val="001B2762"/>
    <w:rsid w:val="001B36FC"/>
    <w:rsid w:val="001B38EE"/>
    <w:rsid w:val="001B41ED"/>
    <w:rsid w:val="001B4607"/>
    <w:rsid w:val="001B4B20"/>
    <w:rsid w:val="001B4F1F"/>
    <w:rsid w:val="001B6F83"/>
    <w:rsid w:val="001B7E0C"/>
    <w:rsid w:val="001C0674"/>
    <w:rsid w:val="001C1405"/>
    <w:rsid w:val="001C1B0F"/>
    <w:rsid w:val="001C1B93"/>
    <w:rsid w:val="001C226F"/>
    <w:rsid w:val="001C436F"/>
    <w:rsid w:val="001C5296"/>
    <w:rsid w:val="001C56D0"/>
    <w:rsid w:val="001C66AC"/>
    <w:rsid w:val="001C6754"/>
    <w:rsid w:val="001C77F0"/>
    <w:rsid w:val="001D0280"/>
    <w:rsid w:val="001D0409"/>
    <w:rsid w:val="001D0F58"/>
    <w:rsid w:val="001D1772"/>
    <w:rsid w:val="001D17F7"/>
    <w:rsid w:val="001D19E0"/>
    <w:rsid w:val="001D22B2"/>
    <w:rsid w:val="001D247A"/>
    <w:rsid w:val="001D30C9"/>
    <w:rsid w:val="001D445B"/>
    <w:rsid w:val="001D44EC"/>
    <w:rsid w:val="001D46A0"/>
    <w:rsid w:val="001D4C63"/>
    <w:rsid w:val="001D50C2"/>
    <w:rsid w:val="001D69EA"/>
    <w:rsid w:val="001D753C"/>
    <w:rsid w:val="001D7CA4"/>
    <w:rsid w:val="001D7E58"/>
    <w:rsid w:val="001D7F47"/>
    <w:rsid w:val="001E0425"/>
    <w:rsid w:val="001E04F5"/>
    <w:rsid w:val="001E13B3"/>
    <w:rsid w:val="001E30A0"/>
    <w:rsid w:val="001E3DE1"/>
    <w:rsid w:val="001E4621"/>
    <w:rsid w:val="001E4D4F"/>
    <w:rsid w:val="001E4EBE"/>
    <w:rsid w:val="001E54F9"/>
    <w:rsid w:val="001E57CF"/>
    <w:rsid w:val="001E5981"/>
    <w:rsid w:val="001E6826"/>
    <w:rsid w:val="001E6E8E"/>
    <w:rsid w:val="001E703A"/>
    <w:rsid w:val="001E74BA"/>
    <w:rsid w:val="001E7B9F"/>
    <w:rsid w:val="001F01FB"/>
    <w:rsid w:val="001F0658"/>
    <w:rsid w:val="001F0C29"/>
    <w:rsid w:val="001F0C48"/>
    <w:rsid w:val="001F0E92"/>
    <w:rsid w:val="001F17E0"/>
    <w:rsid w:val="001F1987"/>
    <w:rsid w:val="001F201D"/>
    <w:rsid w:val="001F21BC"/>
    <w:rsid w:val="001F22D5"/>
    <w:rsid w:val="001F23BD"/>
    <w:rsid w:val="001F2A01"/>
    <w:rsid w:val="001F34DA"/>
    <w:rsid w:val="001F4DAC"/>
    <w:rsid w:val="001F5019"/>
    <w:rsid w:val="001F51C5"/>
    <w:rsid w:val="001F52FE"/>
    <w:rsid w:val="001F56A8"/>
    <w:rsid w:val="001F5B30"/>
    <w:rsid w:val="001F65B0"/>
    <w:rsid w:val="001F67AA"/>
    <w:rsid w:val="001F6AFD"/>
    <w:rsid w:val="001F738D"/>
    <w:rsid w:val="001F7599"/>
    <w:rsid w:val="0020025E"/>
    <w:rsid w:val="0020068D"/>
    <w:rsid w:val="00200C67"/>
    <w:rsid w:val="00200DAD"/>
    <w:rsid w:val="002010AA"/>
    <w:rsid w:val="00201FEF"/>
    <w:rsid w:val="0020460E"/>
    <w:rsid w:val="002046CE"/>
    <w:rsid w:val="00204A2A"/>
    <w:rsid w:val="00204A5F"/>
    <w:rsid w:val="00204B22"/>
    <w:rsid w:val="00204B3A"/>
    <w:rsid w:val="0020535A"/>
    <w:rsid w:val="00205582"/>
    <w:rsid w:val="002055CB"/>
    <w:rsid w:val="002059EF"/>
    <w:rsid w:val="00205A4B"/>
    <w:rsid w:val="00205BDB"/>
    <w:rsid w:val="00206955"/>
    <w:rsid w:val="00206A79"/>
    <w:rsid w:val="00210309"/>
    <w:rsid w:val="00210B46"/>
    <w:rsid w:val="00210C4C"/>
    <w:rsid w:val="00211519"/>
    <w:rsid w:val="0021224B"/>
    <w:rsid w:val="002126FA"/>
    <w:rsid w:val="00212950"/>
    <w:rsid w:val="00212FB8"/>
    <w:rsid w:val="00213709"/>
    <w:rsid w:val="00214083"/>
    <w:rsid w:val="002145CB"/>
    <w:rsid w:val="002149AF"/>
    <w:rsid w:val="00214A86"/>
    <w:rsid w:val="00215AAA"/>
    <w:rsid w:val="00216134"/>
    <w:rsid w:val="0021683C"/>
    <w:rsid w:val="00216F5F"/>
    <w:rsid w:val="00217751"/>
    <w:rsid w:val="00220267"/>
    <w:rsid w:val="00220615"/>
    <w:rsid w:val="002209C7"/>
    <w:rsid w:val="00221985"/>
    <w:rsid w:val="00221EC5"/>
    <w:rsid w:val="00222A7A"/>
    <w:rsid w:val="002241C2"/>
    <w:rsid w:val="00224A2C"/>
    <w:rsid w:val="00225025"/>
    <w:rsid w:val="00225217"/>
    <w:rsid w:val="002256D9"/>
    <w:rsid w:val="00225C15"/>
    <w:rsid w:val="00226577"/>
    <w:rsid w:val="0022687C"/>
    <w:rsid w:val="0022696E"/>
    <w:rsid w:val="002306F8"/>
    <w:rsid w:val="002312F4"/>
    <w:rsid w:val="002313A2"/>
    <w:rsid w:val="00231FC7"/>
    <w:rsid w:val="0023207E"/>
    <w:rsid w:val="00232930"/>
    <w:rsid w:val="00232A95"/>
    <w:rsid w:val="00232C3F"/>
    <w:rsid w:val="00232DD9"/>
    <w:rsid w:val="0023308F"/>
    <w:rsid w:val="00233403"/>
    <w:rsid w:val="00233440"/>
    <w:rsid w:val="00233D0E"/>
    <w:rsid w:val="00234E13"/>
    <w:rsid w:val="00236450"/>
    <w:rsid w:val="00237469"/>
    <w:rsid w:val="0023765A"/>
    <w:rsid w:val="00237921"/>
    <w:rsid w:val="002400F7"/>
    <w:rsid w:val="00240342"/>
    <w:rsid w:val="00241311"/>
    <w:rsid w:val="00241635"/>
    <w:rsid w:val="002418E8"/>
    <w:rsid w:val="00242835"/>
    <w:rsid w:val="00242E22"/>
    <w:rsid w:val="00243234"/>
    <w:rsid w:val="0024336B"/>
    <w:rsid w:val="00244194"/>
    <w:rsid w:val="0024424F"/>
    <w:rsid w:val="00244D28"/>
    <w:rsid w:val="00245689"/>
    <w:rsid w:val="00245720"/>
    <w:rsid w:val="00245A6F"/>
    <w:rsid w:val="00245FA2"/>
    <w:rsid w:val="00245FD5"/>
    <w:rsid w:val="002470D7"/>
    <w:rsid w:val="002477DF"/>
    <w:rsid w:val="0024BA7D"/>
    <w:rsid w:val="002518DD"/>
    <w:rsid w:val="00251911"/>
    <w:rsid w:val="00251AD6"/>
    <w:rsid w:val="00251E45"/>
    <w:rsid w:val="00252C17"/>
    <w:rsid w:val="0025307F"/>
    <w:rsid w:val="00254AAA"/>
    <w:rsid w:val="002551BD"/>
    <w:rsid w:val="00256497"/>
    <w:rsid w:val="002568D0"/>
    <w:rsid w:val="00257188"/>
    <w:rsid w:val="002578BF"/>
    <w:rsid w:val="00257AB5"/>
    <w:rsid w:val="00260A3D"/>
    <w:rsid w:val="00260AEE"/>
    <w:rsid w:val="002621A6"/>
    <w:rsid w:val="00262661"/>
    <w:rsid w:val="00262D9D"/>
    <w:rsid w:val="002632DF"/>
    <w:rsid w:val="00263946"/>
    <w:rsid w:val="00263B4B"/>
    <w:rsid w:val="00263BC9"/>
    <w:rsid w:val="002640BA"/>
    <w:rsid w:val="00264177"/>
    <w:rsid w:val="00264827"/>
    <w:rsid w:val="00264CF2"/>
    <w:rsid w:val="002667A8"/>
    <w:rsid w:val="00267587"/>
    <w:rsid w:val="002675C8"/>
    <w:rsid w:val="00267698"/>
    <w:rsid w:val="00267760"/>
    <w:rsid w:val="00267951"/>
    <w:rsid w:val="00271589"/>
    <w:rsid w:val="00271739"/>
    <w:rsid w:val="00271B05"/>
    <w:rsid w:val="00272099"/>
    <w:rsid w:val="00273177"/>
    <w:rsid w:val="0027455B"/>
    <w:rsid w:val="00275074"/>
    <w:rsid w:val="0027621F"/>
    <w:rsid w:val="002763E9"/>
    <w:rsid w:val="00276736"/>
    <w:rsid w:val="00276F4E"/>
    <w:rsid w:val="002775E5"/>
    <w:rsid w:val="0027773D"/>
    <w:rsid w:val="002778BD"/>
    <w:rsid w:val="002813F5"/>
    <w:rsid w:val="002815FA"/>
    <w:rsid w:val="002818D7"/>
    <w:rsid w:val="002824C2"/>
    <w:rsid w:val="00282C32"/>
    <w:rsid w:val="00283887"/>
    <w:rsid w:val="00283D1E"/>
    <w:rsid w:val="002844CA"/>
    <w:rsid w:val="00284E32"/>
    <w:rsid w:val="002851EB"/>
    <w:rsid w:val="00285510"/>
    <w:rsid w:val="00285BD1"/>
    <w:rsid w:val="00285CB7"/>
    <w:rsid w:val="00285DE2"/>
    <w:rsid w:val="0028616D"/>
    <w:rsid w:val="00286965"/>
    <w:rsid w:val="00287A31"/>
    <w:rsid w:val="00287D05"/>
    <w:rsid w:val="00290169"/>
    <w:rsid w:val="00290912"/>
    <w:rsid w:val="00291013"/>
    <w:rsid w:val="00291028"/>
    <w:rsid w:val="0029136E"/>
    <w:rsid w:val="0029174E"/>
    <w:rsid w:val="00291852"/>
    <w:rsid w:val="002919C7"/>
    <w:rsid w:val="00291D97"/>
    <w:rsid w:val="00292399"/>
    <w:rsid w:val="00293373"/>
    <w:rsid w:val="00293638"/>
    <w:rsid w:val="00293BD7"/>
    <w:rsid w:val="00294445"/>
    <w:rsid w:val="00294B4D"/>
    <w:rsid w:val="0029537E"/>
    <w:rsid w:val="00295FFE"/>
    <w:rsid w:val="002960D5"/>
    <w:rsid w:val="002968D2"/>
    <w:rsid w:val="00296BBE"/>
    <w:rsid w:val="00297926"/>
    <w:rsid w:val="0029AE5C"/>
    <w:rsid w:val="002A02C9"/>
    <w:rsid w:val="002A1062"/>
    <w:rsid w:val="002A2012"/>
    <w:rsid w:val="002A2413"/>
    <w:rsid w:val="002A2502"/>
    <w:rsid w:val="002A2F5E"/>
    <w:rsid w:val="002A352A"/>
    <w:rsid w:val="002A4505"/>
    <w:rsid w:val="002A5517"/>
    <w:rsid w:val="002A607D"/>
    <w:rsid w:val="002A64D5"/>
    <w:rsid w:val="002A6A61"/>
    <w:rsid w:val="002A6D8F"/>
    <w:rsid w:val="002B132E"/>
    <w:rsid w:val="002B1499"/>
    <w:rsid w:val="002B2204"/>
    <w:rsid w:val="002B2813"/>
    <w:rsid w:val="002B2D29"/>
    <w:rsid w:val="002B317C"/>
    <w:rsid w:val="002B37F4"/>
    <w:rsid w:val="002B3B31"/>
    <w:rsid w:val="002B3BBD"/>
    <w:rsid w:val="002B45EB"/>
    <w:rsid w:val="002B4D60"/>
    <w:rsid w:val="002B610C"/>
    <w:rsid w:val="002C0C4B"/>
    <w:rsid w:val="002C1EEA"/>
    <w:rsid w:val="002C36F6"/>
    <w:rsid w:val="002C4530"/>
    <w:rsid w:val="002C47AD"/>
    <w:rsid w:val="002C5510"/>
    <w:rsid w:val="002C6034"/>
    <w:rsid w:val="002C635B"/>
    <w:rsid w:val="002C7276"/>
    <w:rsid w:val="002C7652"/>
    <w:rsid w:val="002C770F"/>
    <w:rsid w:val="002C792A"/>
    <w:rsid w:val="002C7CFF"/>
    <w:rsid w:val="002D0BC6"/>
    <w:rsid w:val="002D12DB"/>
    <w:rsid w:val="002D17C5"/>
    <w:rsid w:val="002D21D8"/>
    <w:rsid w:val="002D3386"/>
    <w:rsid w:val="002D365F"/>
    <w:rsid w:val="002D37B9"/>
    <w:rsid w:val="002D51DF"/>
    <w:rsid w:val="002D5828"/>
    <w:rsid w:val="002D60D0"/>
    <w:rsid w:val="002D6434"/>
    <w:rsid w:val="002D6892"/>
    <w:rsid w:val="002D68C2"/>
    <w:rsid w:val="002D7C86"/>
    <w:rsid w:val="002E01AF"/>
    <w:rsid w:val="002E0692"/>
    <w:rsid w:val="002E1481"/>
    <w:rsid w:val="002E152D"/>
    <w:rsid w:val="002E1D74"/>
    <w:rsid w:val="002E2943"/>
    <w:rsid w:val="002E2CF1"/>
    <w:rsid w:val="002E34AF"/>
    <w:rsid w:val="002E44C9"/>
    <w:rsid w:val="002E4AAC"/>
    <w:rsid w:val="002E53DE"/>
    <w:rsid w:val="002E563B"/>
    <w:rsid w:val="002E5B64"/>
    <w:rsid w:val="002E5D3E"/>
    <w:rsid w:val="002E61C7"/>
    <w:rsid w:val="002E62D2"/>
    <w:rsid w:val="002E6AB0"/>
    <w:rsid w:val="002E734F"/>
    <w:rsid w:val="002E74AF"/>
    <w:rsid w:val="002E758C"/>
    <w:rsid w:val="002E7B8F"/>
    <w:rsid w:val="002F00DA"/>
    <w:rsid w:val="002F0CE4"/>
    <w:rsid w:val="002F1038"/>
    <w:rsid w:val="002F1A66"/>
    <w:rsid w:val="002F22FF"/>
    <w:rsid w:val="002F2D8F"/>
    <w:rsid w:val="002F5BE4"/>
    <w:rsid w:val="002F695B"/>
    <w:rsid w:val="002F72DA"/>
    <w:rsid w:val="002F76B1"/>
    <w:rsid w:val="002F7D66"/>
    <w:rsid w:val="002F7DBE"/>
    <w:rsid w:val="0030090B"/>
    <w:rsid w:val="00301231"/>
    <w:rsid w:val="00301E2A"/>
    <w:rsid w:val="00302AE8"/>
    <w:rsid w:val="00302BB1"/>
    <w:rsid w:val="003030F0"/>
    <w:rsid w:val="0030404B"/>
    <w:rsid w:val="00304210"/>
    <w:rsid w:val="003048D7"/>
    <w:rsid w:val="00304A1B"/>
    <w:rsid w:val="00304AD2"/>
    <w:rsid w:val="00304EAA"/>
    <w:rsid w:val="00305297"/>
    <w:rsid w:val="00306105"/>
    <w:rsid w:val="003062E6"/>
    <w:rsid w:val="003068B6"/>
    <w:rsid w:val="003071F6"/>
    <w:rsid w:val="00307FE0"/>
    <w:rsid w:val="003107EB"/>
    <w:rsid w:val="00310E66"/>
    <w:rsid w:val="00311A5F"/>
    <w:rsid w:val="00311C08"/>
    <w:rsid w:val="003125E0"/>
    <w:rsid w:val="00312ECE"/>
    <w:rsid w:val="0031393C"/>
    <w:rsid w:val="00313B89"/>
    <w:rsid w:val="00313CB0"/>
    <w:rsid w:val="00313F96"/>
    <w:rsid w:val="00314B0A"/>
    <w:rsid w:val="00314B31"/>
    <w:rsid w:val="003150CE"/>
    <w:rsid w:val="0031598D"/>
    <w:rsid w:val="00315A79"/>
    <w:rsid w:val="00315AAB"/>
    <w:rsid w:val="003161DF"/>
    <w:rsid w:val="00316721"/>
    <w:rsid w:val="0031672B"/>
    <w:rsid w:val="003175E1"/>
    <w:rsid w:val="00317ADC"/>
    <w:rsid w:val="00320299"/>
    <w:rsid w:val="00321154"/>
    <w:rsid w:val="003211B0"/>
    <w:rsid w:val="00321E08"/>
    <w:rsid w:val="00321EDA"/>
    <w:rsid w:val="00322292"/>
    <w:rsid w:val="003224AA"/>
    <w:rsid w:val="003224E7"/>
    <w:rsid w:val="003224FE"/>
    <w:rsid w:val="00323406"/>
    <w:rsid w:val="003238FB"/>
    <w:rsid w:val="00325D7A"/>
    <w:rsid w:val="00326145"/>
    <w:rsid w:val="0032628E"/>
    <w:rsid w:val="00326FC6"/>
    <w:rsid w:val="00327163"/>
    <w:rsid w:val="00327305"/>
    <w:rsid w:val="00327531"/>
    <w:rsid w:val="00330187"/>
    <w:rsid w:val="0033073E"/>
    <w:rsid w:val="00331C77"/>
    <w:rsid w:val="00331DB6"/>
    <w:rsid w:val="00331E73"/>
    <w:rsid w:val="00331F96"/>
    <w:rsid w:val="00332B55"/>
    <w:rsid w:val="0033354C"/>
    <w:rsid w:val="003336B9"/>
    <w:rsid w:val="0033476C"/>
    <w:rsid w:val="003348D2"/>
    <w:rsid w:val="00335EA8"/>
    <w:rsid w:val="003363DD"/>
    <w:rsid w:val="003363F6"/>
    <w:rsid w:val="00337810"/>
    <w:rsid w:val="00340361"/>
    <w:rsid w:val="00340795"/>
    <w:rsid w:val="0034111C"/>
    <w:rsid w:val="00341947"/>
    <w:rsid w:val="00341E60"/>
    <w:rsid w:val="0034217F"/>
    <w:rsid w:val="00342AD2"/>
    <w:rsid w:val="0034394F"/>
    <w:rsid w:val="00343954"/>
    <w:rsid w:val="00344BCA"/>
    <w:rsid w:val="00345405"/>
    <w:rsid w:val="00345DDD"/>
    <w:rsid w:val="00346EFB"/>
    <w:rsid w:val="00346FED"/>
    <w:rsid w:val="003478E3"/>
    <w:rsid w:val="00347BB5"/>
    <w:rsid w:val="003501B6"/>
    <w:rsid w:val="00350BBB"/>
    <w:rsid w:val="00350DE6"/>
    <w:rsid w:val="00351E01"/>
    <w:rsid w:val="00352968"/>
    <w:rsid w:val="0035298B"/>
    <w:rsid w:val="00352D21"/>
    <w:rsid w:val="0035443D"/>
    <w:rsid w:val="00354AA2"/>
    <w:rsid w:val="00354FEE"/>
    <w:rsid w:val="00356275"/>
    <w:rsid w:val="00356C0B"/>
    <w:rsid w:val="00357858"/>
    <w:rsid w:val="00357B9C"/>
    <w:rsid w:val="00357EA5"/>
    <w:rsid w:val="00360117"/>
    <w:rsid w:val="003606C2"/>
    <w:rsid w:val="00361412"/>
    <w:rsid w:val="003615CA"/>
    <w:rsid w:val="00363B2C"/>
    <w:rsid w:val="003642A6"/>
    <w:rsid w:val="00364763"/>
    <w:rsid w:val="00364C28"/>
    <w:rsid w:val="00365C0D"/>
    <w:rsid w:val="00365C3D"/>
    <w:rsid w:val="00365F1D"/>
    <w:rsid w:val="003666A5"/>
    <w:rsid w:val="00366C1B"/>
    <w:rsid w:val="00367337"/>
    <w:rsid w:val="00367338"/>
    <w:rsid w:val="00367367"/>
    <w:rsid w:val="00367FD8"/>
    <w:rsid w:val="0037004E"/>
    <w:rsid w:val="00370B63"/>
    <w:rsid w:val="00370FCC"/>
    <w:rsid w:val="003711AF"/>
    <w:rsid w:val="00371A87"/>
    <w:rsid w:val="00373583"/>
    <w:rsid w:val="003735C6"/>
    <w:rsid w:val="00373EE9"/>
    <w:rsid w:val="0037452E"/>
    <w:rsid w:val="00374848"/>
    <w:rsid w:val="00374C29"/>
    <w:rsid w:val="003757A1"/>
    <w:rsid w:val="00375D09"/>
    <w:rsid w:val="00375DD6"/>
    <w:rsid w:val="003762DC"/>
    <w:rsid w:val="00376BAF"/>
    <w:rsid w:val="0037739D"/>
    <w:rsid w:val="0037751C"/>
    <w:rsid w:val="00377809"/>
    <w:rsid w:val="00377D61"/>
    <w:rsid w:val="00380B66"/>
    <w:rsid w:val="00380F3F"/>
    <w:rsid w:val="00381953"/>
    <w:rsid w:val="00382232"/>
    <w:rsid w:val="00382F1A"/>
    <w:rsid w:val="00382F9A"/>
    <w:rsid w:val="00383282"/>
    <w:rsid w:val="00383422"/>
    <w:rsid w:val="00383658"/>
    <w:rsid w:val="00383901"/>
    <w:rsid w:val="0038412E"/>
    <w:rsid w:val="00385770"/>
    <w:rsid w:val="00386053"/>
    <w:rsid w:val="00386E2A"/>
    <w:rsid w:val="00387459"/>
    <w:rsid w:val="0038771D"/>
    <w:rsid w:val="00387FEA"/>
    <w:rsid w:val="00390935"/>
    <w:rsid w:val="0039108B"/>
    <w:rsid w:val="0039241F"/>
    <w:rsid w:val="00392491"/>
    <w:rsid w:val="003935B0"/>
    <w:rsid w:val="00393E44"/>
    <w:rsid w:val="00393F53"/>
    <w:rsid w:val="00394301"/>
    <w:rsid w:val="00394754"/>
    <w:rsid w:val="00396339"/>
    <w:rsid w:val="00396C87"/>
    <w:rsid w:val="0039747B"/>
    <w:rsid w:val="00397AB6"/>
    <w:rsid w:val="00397ACA"/>
    <w:rsid w:val="003A03E4"/>
    <w:rsid w:val="003A0B8D"/>
    <w:rsid w:val="003A10C3"/>
    <w:rsid w:val="003A299B"/>
    <w:rsid w:val="003A2D17"/>
    <w:rsid w:val="003A2D42"/>
    <w:rsid w:val="003A420F"/>
    <w:rsid w:val="003A495D"/>
    <w:rsid w:val="003A4A40"/>
    <w:rsid w:val="003A4C7C"/>
    <w:rsid w:val="003A5611"/>
    <w:rsid w:val="003A5844"/>
    <w:rsid w:val="003A597F"/>
    <w:rsid w:val="003A71A8"/>
    <w:rsid w:val="003A71D2"/>
    <w:rsid w:val="003A78E5"/>
    <w:rsid w:val="003A78E6"/>
    <w:rsid w:val="003B00CA"/>
    <w:rsid w:val="003B030B"/>
    <w:rsid w:val="003B0432"/>
    <w:rsid w:val="003B0821"/>
    <w:rsid w:val="003B0BE9"/>
    <w:rsid w:val="003B0F4B"/>
    <w:rsid w:val="003B2C14"/>
    <w:rsid w:val="003B2E9B"/>
    <w:rsid w:val="003B2F8D"/>
    <w:rsid w:val="003B3C64"/>
    <w:rsid w:val="003B3DA5"/>
    <w:rsid w:val="003B454C"/>
    <w:rsid w:val="003B4B55"/>
    <w:rsid w:val="003B4FAA"/>
    <w:rsid w:val="003B547A"/>
    <w:rsid w:val="003B6EC0"/>
    <w:rsid w:val="003B75B9"/>
    <w:rsid w:val="003B7929"/>
    <w:rsid w:val="003C087B"/>
    <w:rsid w:val="003C0DA2"/>
    <w:rsid w:val="003C1A18"/>
    <w:rsid w:val="003C1B40"/>
    <w:rsid w:val="003C23D5"/>
    <w:rsid w:val="003C4CB2"/>
    <w:rsid w:val="003C572A"/>
    <w:rsid w:val="003C5C41"/>
    <w:rsid w:val="003C669D"/>
    <w:rsid w:val="003C679D"/>
    <w:rsid w:val="003C6877"/>
    <w:rsid w:val="003C6FAB"/>
    <w:rsid w:val="003C7062"/>
    <w:rsid w:val="003C7461"/>
    <w:rsid w:val="003C7A9F"/>
    <w:rsid w:val="003D0788"/>
    <w:rsid w:val="003D0C53"/>
    <w:rsid w:val="003D132A"/>
    <w:rsid w:val="003D1517"/>
    <w:rsid w:val="003D1D50"/>
    <w:rsid w:val="003D22E8"/>
    <w:rsid w:val="003D232D"/>
    <w:rsid w:val="003D286B"/>
    <w:rsid w:val="003D2938"/>
    <w:rsid w:val="003D2ABD"/>
    <w:rsid w:val="003D3ADE"/>
    <w:rsid w:val="003D3C0B"/>
    <w:rsid w:val="003D3FBA"/>
    <w:rsid w:val="003D402B"/>
    <w:rsid w:val="003D54B0"/>
    <w:rsid w:val="003D63FE"/>
    <w:rsid w:val="003D640A"/>
    <w:rsid w:val="003D764F"/>
    <w:rsid w:val="003D76EF"/>
    <w:rsid w:val="003E0042"/>
    <w:rsid w:val="003E0303"/>
    <w:rsid w:val="003E0667"/>
    <w:rsid w:val="003E0B82"/>
    <w:rsid w:val="003E0BCE"/>
    <w:rsid w:val="003E0DF3"/>
    <w:rsid w:val="003E1098"/>
    <w:rsid w:val="003E13E0"/>
    <w:rsid w:val="003E1660"/>
    <w:rsid w:val="003E1AB8"/>
    <w:rsid w:val="003E1CD1"/>
    <w:rsid w:val="003E2A2D"/>
    <w:rsid w:val="003E40DC"/>
    <w:rsid w:val="003E47D4"/>
    <w:rsid w:val="003E50B9"/>
    <w:rsid w:val="003E52FF"/>
    <w:rsid w:val="003E5FE5"/>
    <w:rsid w:val="003E64A9"/>
    <w:rsid w:val="003E7905"/>
    <w:rsid w:val="003F0336"/>
    <w:rsid w:val="003F0910"/>
    <w:rsid w:val="003F1A74"/>
    <w:rsid w:val="003F2DBD"/>
    <w:rsid w:val="003F3FCC"/>
    <w:rsid w:val="003F5547"/>
    <w:rsid w:val="003F5C40"/>
    <w:rsid w:val="003F6E12"/>
    <w:rsid w:val="003F6E60"/>
    <w:rsid w:val="003F6F8B"/>
    <w:rsid w:val="003F75ED"/>
    <w:rsid w:val="004002B7"/>
    <w:rsid w:val="00400CFB"/>
    <w:rsid w:val="00400F31"/>
    <w:rsid w:val="004015A0"/>
    <w:rsid w:val="004023BA"/>
    <w:rsid w:val="00402AC1"/>
    <w:rsid w:val="00404462"/>
    <w:rsid w:val="0040579C"/>
    <w:rsid w:val="00406B4D"/>
    <w:rsid w:val="00406BB8"/>
    <w:rsid w:val="0041004C"/>
    <w:rsid w:val="00412ECC"/>
    <w:rsid w:val="0041443C"/>
    <w:rsid w:val="0041488F"/>
    <w:rsid w:val="004154F7"/>
    <w:rsid w:val="00415CDC"/>
    <w:rsid w:val="00416D44"/>
    <w:rsid w:val="004176FF"/>
    <w:rsid w:val="0041778D"/>
    <w:rsid w:val="00417968"/>
    <w:rsid w:val="00417A1E"/>
    <w:rsid w:val="00421A27"/>
    <w:rsid w:val="00421D0A"/>
    <w:rsid w:val="004226C3"/>
    <w:rsid w:val="004228BA"/>
    <w:rsid w:val="00424084"/>
    <w:rsid w:val="004241C5"/>
    <w:rsid w:val="004243C8"/>
    <w:rsid w:val="00424ED7"/>
    <w:rsid w:val="00424FA7"/>
    <w:rsid w:val="00425C89"/>
    <w:rsid w:val="00425D2C"/>
    <w:rsid w:val="00426A87"/>
    <w:rsid w:val="00426FDF"/>
    <w:rsid w:val="00427007"/>
    <w:rsid w:val="004274F3"/>
    <w:rsid w:val="004275E1"/>
    <w:rsid w:val="0043065E"/>
    <w:rsid w:val="004309D8"/>
    <w:rsid w:val="004313D1"/>
    <w:rsid w:val="00432110"/>
    <w:rsid w:val="004328EE"/>
    <w:rsid w:val="00433EBE"/>
    <w:rsid w:val="00434406"/>
    <w:rsid w:val="004354EC"/>
    <w:rsid w:val="00436599"/>
    <w:rsid w:val="00440C22"/>
    <w:rsid w:val="00440FED"/>
    <w:rsid w:val="004410F7"/>
    <w:rsid w:val="00441B92"/>
    <w:rsid w:val="00441F3E"/>
    <w:rsid w:val="0044257A"/>
    <w:rsid w:val="00443348"/>
    <w:rsid w:val="004436DA"/>
    <w:rsid w:val="00443A9F"/>
    <w:rsid w:val="00443F75"/>
    <w:rsid w:val="0044474B"/>
    <w:rsid w:val="00444AEF"/>
    <w:rsid w:val="00445FF7"/>
    <w:rsid w:val="004464FC"/>
    <w:rsid w:val="00446ADF"/>
    <w:rsid w:val="00447831"/>
    <w:rsid w:val="004508A8"/>
    <w:rsid w:val="00450E85"/>
    <w:rsid w:val="004516FB"/>
    <w:rsid w:val="00451BAE"/>
    <w:rsid w:val="00452CA7"/>
    <w:rsid w:val="00453341"/>
    <w:rsid w:val="00453948"/>
    <w:rsid w:val="004545C6"/>
    <w:rsid w:val="00454DCA"/>
    <w:rsid w:val="00454E26"/>
    <w:rsid w:val="00455EB9"/>
    <w:rsid w:val="00456544"/>
    <w:rsid w:val="00456649"/>
    <w:rsid w:val="004567B7"/>
    <w:rsid w:val="004567DC"/>
    <w:rsid w:val="00456856"/>
    <w:rsid w:val="0045691C"/>
    <w:rsid w:val="00456C2E"/>
    <w:rsid w:val="004571EF"/>
    <w:rsid w:val="00457E07"/>
    <w:rsid w:val="0046047A"/>
    <w:rsid w:val="00460F10"/>
    <w:rsid w:val="00461210"/>
    <w:rsid w:val="00461700"/>
    <w:rsid w:val="00461AAC"/>
    <w:rsid w:val="00462490"/>
    <w:rsid w:val="00462AC9"/>
    <w:rsid w:val="0046364B"/>
    <w:rsid w:val="00463DC3"/>
    <w:rsid w:val="00464371"/>
    <w:rsid w:val="00464434"/>
    <w:rsid w:val="00465299"/>
    <w:rsid w:val="0046632F"/>
    <w:rsid w:val="00466A0F"/>
    <w:rsid w:val="004678B2"/>
    <w:rsid w:val="0046795B"/>
    <w:rsid w:val="004708C0"/>
    <w:rsid w:val="0047115F"/>
    <w:rsid w:val="004715CB"/>
    <w:rsid w:val="00471863"/>
    <w:rsid w:val="004721F8"/>
    <w:rsid w:val="0047270F"/>
    <w:rsid w:val="00472D54"/>
    <w:rsid w:val="00473209"/>
    <w:rsid w:val="00473777"/>
    <w:rsid w:val="00473A14"/>
    <w:rsid w:val="00474311"/>
    <w:rsid w:val="004745A9"/>
    <w:rsid w:val="00474871"/>
    <w:rsid w:val="00474CA8"/>
    <w:rsid w:val="00474E43"/>
    <w:rsid w:val="004757AE"/>
    <w:rsid w:val="004766DA"/>
    <w:rsid w:val="00476A55"/>
    <w:rsid w:val="0048076D"/>
    <w:rsid w:val="00480A55"/>
    <w:rsid w:val="0048134D"/>
    <w:rsid w:val="00481624"/>
    <w:rsid w:val="00481765"/>
    <w:rsid w:val="00481D90"/>
    <w:rsid w:val="00482695"/>
    <w:rsid w:val="00482700"/>
    <w:rsid w:val="00482CD4"/>
    <w:rsid w:val="00483261"/>
    <w:rsid w:val="0048328A"/>
    <w:rsid w:val="004838B8"/>
    <w:rsid w:val="00484377"/>
    <w:rsid w:val="00485B23"/>
    <w:rsid w:val="00485B50"/>
    <w:rsid w:val="004867E1"/>
    <w:rsid w:val="00486FFD"/>
    <w:rsid w:val="004874E4"/>
    <w:rsid w:val="0049054C"/>
    <w:rsid w:val="0049070D"/>
    <w:rsid w:val="00490A39"/>
    <w:rsid w:val="00490E82"/>
    <w:rsid w:val="00491192"/>
    <w:rsid w:val="00491BE4"/>
    <w:rsid w:val="00491BF2"/>
    <w:rsid w:val="00491DB2"/>
    <w:rsid w:val="00492877"/>
    <w:rsid w:val="004929FE"/>
    <w:rsid w:val="00495BA6"/>
    <w:rsid w:val="00496DC2"/>
    <w:rsid w:val="00496E75"/>
    <w:rsid w:val="004A014C"/>
    <w:rsid w:val="004A07E8"/>
    <w:rsid w:val="004A0AA8"/>
    <w:rsid w:val="004A1153"/>
    <w:rsid w:val="004A1FE4"/>
    <w:rsid w:val="004A2103"/>
    <w:rsid w:val="004A2CA9"/>
    <w:rsid w:val="004A33EF"/>
    <w:rsid w:val="004A34C9"/>
    <w:rsid w:val="004A38CC"/>
    <w:rsid w:val="004A3CB5"/>
    <w:rsid w:val="004A458B"/>
    <w:rsid w:val="004A537D"/>
    <w:rsid w:val="004A6064"/>
    <w:rsid w:val="004A67F0"/>
    <w:rsid w:val="004A704A"/>
    <w:rsid w:val="004A71C3"/>
    <w:rsid w:val="004A7769"/>
    <w:rsid w:val="004A77B1"/>
    <w:rsid w:val="004B23AD"/>
    <w:rsid w:val="004B2965"/>
    <w:rsid w:val="004B3265"/>
    <w:rsid w:val="004B3545"/>
    <w:rsid w:val="004B4224"/>
    <w:rsid w:val="004B4297"/>
    <w:rsid w:val="004B4647"/>
    <w:rsid w:val="004B5425"/>
    <w:rsid w:val="004B600D"/>
    <w:rsid w:val="004B6B25"/>
    <w:rsid w:val="004B6BF0"/>
    <w:rsid w:val="004B7455"/>
    <w:rsid w:val="004B74FF"/>
    <w:rsid w:val="004B78A2"/>
    <w:rsid w:val="004B7CE4"/>
    <w:rsid w:val="004C0401"/>
    <w:rsid w:val="004C0C49"/>
    <w:rsid w:val="004C1096"/>
    <w:rsid w:val="004C183D"/>
    <w:rsid w:val="004C1AE3"/>
    <w:rsid w:val="004C2B68"/>
    <w:rsid w:val="004C2D80"/>
    <w:rsid w:val="004C394F"/>
    <w:rsid w:val="004C3ADC"/>
    <w:rsid w:val="004C3B4E"/>
    <w:rsid w:val="004C3EC7"/>
    <w:rsid w:val="004C3EEE"/>
    <w:rsid w:val="004C4139"/>
    <w:rsid w:val="004C41DD"/>
    <w:rsid w:val="004C483D"/>
    <w:rsid w:val="004C49EA"/>
    <w:rsid w:val="004C4D15"/>
    <w:rsid w:val="004C6DA5"/>
    <w:rsid w:val="004C78BB"/>
    <w:rsid w:val="004C795A"/>
    <w:rsid w:val="004C7F93"/>
    <w:rsid w:val="004CAEA5"/>
    <w:rsid w:val="004D2629"/>
    <w:rsid w:val="004D26B8"/>
    <w:rsid w:val="004D2C2C"/>
    <w:rsid w:val="004D3280"/>
    <w:rsid w:val="004D36F9"/>
    <w:rsid w:val="004D38C2"/>
    <w:rsid w:val="004D41DC"/>
    <w:rsid w:val="004D49F9"/>
    <w:rsid w:val="004D4FBD"/>
    <w:rsid w:val="004D4FC0"/>
    <w:rsid w:val="004D5CE7"/>
    <w:rsid w:val="004D6381"/>
    <w:rsid w:val="004D6990"/>
    <w:rsid w:val="004D6C77"/>
    <w:rsid w:val="004D7DA8"/>
    <w:rsid w:val="004E021D"/>
    <w:rsid w:val="004E10CD"/>
    <w:rsid w:val="004E1401"/>
    <w:rsid w:val="004E20FF"/>
    <w:rsid w:val="004E21F9"/>
    <w:rsid w:val="004E2892"/>
    <w:rsid w:val="004E2F1A"/>
    <w:rsid w:val="004E362B"/>
    <w:rsid w:val="004E3681"/>
    <w:rsid w:val="004E3D74"/>
    <w:rsid w:val="004E5DE1"/>
    <w:rsid w:val="004E71EF"/>
    <w:rsid w:val="004E784B"/>
    <w:rsid w:val="004F0224"/>
    <w:rsid w:val="004F08D7"/>
    <w:rsid w:val="004F0DB4"/>
    <w:rsid w:val="004F0E04"/>
    <w:rsid w:val="004F12E8"/>
    <w:rsid w:val="004F1CD3"/>
    <w:rsid w:val="004F1EBC"/>
    <w:rsid w:val="004F20E8"/>
    <w:rsid w:val="004F3172"/>
    <w:rsid w:val="004F3B71"/>
    <w:rsid w:val="004F3FE5"/>
    <w:rsid w:val="004F5154"/>
    <w:rsid w:val="004F5835"/>
    <w:rsid w:val="004F661C"/>
    <w:rsid w:val="004F6D99"/>
    <w:rsid w:val="004F70AF"/>
    <w:rsid w:val="004F76A2"/>
    <w:rsid w:val="004F772B"/>
    <w:rsid w:val="004F7FC1"/>
    <w:rsid w:val="00500572"/>
    <w:rsid w:val="00500573"/>
    <w:rsid w:val="00500701"/>
    <w:rsid w:val="005009CC"/>
    <w:rsid w:val="00501304"/>
    <w:rsid w:val="00501425"/>
    <w:rsid w:val="0050203A"/>
    <w:rsid w:val="00502480"/>
    <w:rsid w:val="00502827"/>
    <w:rsid w:val="0050318B"/>
    <w:rsid w:val="005038E4"/>
    <w:rsid w:val="00503B3B"/>
    <w:rsid w:val="00503CF2"/>
    <w:rsid w:val="0050422F"/>
    <w:rsid w:val="00504311"/>
    <w:rsid w:val="0050485C"/>
    <w:rsid w:val="00504AC6"/>
    <w:rsid w:val="00504D75"/>
    <w:rsid w:val="00505D51"/>
    <w:rsid w:val="00510ABC"/>
    <w:rsid w:val="00510C4A"/>
    <w:rsid w:val="00511079"/>
    <w:rsid w:val="00511411"/>
    <w:rsid w:val="005115E8"/>
    <w:rsid w:val="00511CDF"/>
    <w:rsid w:val="00512829"/>
    <w:rsid w:val="00512DB3"/>
    <w:rsid w:val="00513839"/>
    <w:rsid w:val="00513DEF"/>
    <w:rsid w:val="0051423C"/>
    <w:rsid w:val="005148D4"/>
    <w:rsid w:val="00514C91"/>
    <w:rsid w:val="005153CE"/>
    <w:rsid w:val="00515E14"/>
    <w:rsid w:val="00516241"/>
    <w:rsid w:val="005166A2"/>
    <w:rsid w:val="00516FD9"/>
    <w:rsid w:val="0051701F"/>
    <w:rsid w:val="0051791D"/>
    <w:rsid w:val="00520A1F"/>
    <w:rsid w:val="00520B67"/>
    <w:rsid w:val="00520D6D"/>
    <w:rsid w:val="00520EA2"/>
    <w:rsid w:val="00520FD7"/>
    <w:rsid w:val="005212FD"/>
    <w:rsid w:val="005213F7"/>
    <w:rsid w:val="00521425"/>
    <w:rsid w:val="00521C7B"/>
    <w:rsid w:val="00521F0B"/>
    <w:rsid w:val="00522A68"/>
    <w:rsid w:val="00523E75"/>
    <w:rsid w:val="005243E0"/>
    <w:rsid w:val="0052482F"/>
    <w:rsid w:val="005256F3"/>
    <w:rsid w:val="005258B5"/>
    <w:rsid w:val="005265A3"/>
    <w:rsid w:val="00526783"/>
    <w:rsid w:val="0052773A"/>
    <w:rsid w:val="00527FB1"/>
    <w:rsid w:val="00530423"/>
    <w:rsid w:val="00530F07"/>
    <w:rsid w:val="00530F08"/>
    <w:rsid w:val="0053107E"/>
    <w:rsid w:val="005312CB"/>
    <w:rsid w:val="0053162F"/>
    <w:rsid w:val="00531777"/>
    <w:rsid w:val="0053281C"/>
    <w:rsid w:val="00532AD0"/>
    <w:rsid w:val="0053311D"/>
    <w:rsid w:val="00533309"/>
    <w:rsid w:val="00533563"/>
    <w:rsid w:val="00533B38"/>
    <w:rsid w:val="00533B93"/>
    <w:rsid w:val="00533F5C"/>
    <w:rsid w:val="005340C9"/>
    <w:rsid w:val="00534290"/>
    <w:rsid w:val="00536698"/>
    <w:rsid w:val="005375FE"/>
    <w:rsid w:val="0053765C"/>
    <w:rsid w:val="005377F5"/>
    <w:rsid w:val="0054042A"/>
    <w:rsid w:val="00540BFC"/>
    <w:rsid w:val="00540CF0"/>
    <w:rsid w:val="005413A1"/>
    <w:rsid w:val="0054195A"/>
    <w:rsid w:val="005420DE"/>
    <w:rsid w:val="00542249"/>
    <w:rsid w:val="005425B0"/>
    <w:rsid w:val="00542FAA"/>
    <w:rsid w:val="005431F5"/>
    <w:rsid w:val="00543707"/>
    <w:rsid w:val="005439D2"/>
    <w:rsid w:val="00543CB1"/>
    <w:rsid w:val="00543EBB"/>
    <w:rsid w:val="00544213"/>
    <w:rsid w:val="0054486D"/>
    <w:rsid w:val="00544A97"/>
    <w:rsid w:val="00545238"/>
    <w:rsid w:val="005453F3"/>
    <w:rsid w:val="00545549"/>
    <w:rsid w:val="00545605"/>
    <w:rsid w:val="005469F5"/>
    <w:rsid w:val="00546F36"/>
    <w:rsid w:val="00547492"/>
    <w:rsid w:val="00547FAF"/>
    <w:rsid w:val="005501BA"/>
    <w:rsid w:val="005518ED"/>
    <w:rsid w:val="00552093"/>
    <w:rsid w:val="00554C49"/>
    <w:rsid w:val="00554D16"/>
    <w:rsid w:val="00554E06"/>
    <w:rsid w:val="00554E44"/>
    <w:rsid w:val="00554E4B"/>
    <w:rsid w:val="0055519C"/>
    <w:rsid w:val="005554C1"/>
    <w:rsid w:val="00555A37"/>
    <w:rsid w:val="00555F67"/>
    <w:rsid w:val="00556434"/>
    <w:rsid w:val="00556438"/>
    <w:rsid w:val="00556E32"/>
    <w:rsid w:val="005574A0"/>
    <w:rsid w:val="00557B10"/>
    <w:rsid w:val="005604F1"/>
    <w:rsid w:val="005605AA"/>
    <w:rsid w:val="00560669"/>
    <w:rsid w:val="005606A4"/>
    <w:rsid w:val="005607B8"/>
    <w:rsid w:val="00560C57"/>
    <w:rsid w:val="00560CF5"/>
    <w:rsid w:val="00561FCC"/>
    <w:rsid w:val="0056272D"/>
    <w:rsid w:val="00562AB1"/>
    <w:rsid w:val="00562BAB"/>
    <w:rsid w:val="00563047"/>
    <w:rsid w:val="0056308E"/>
    <w:rsid w:val="005631E0"/>
    <w:rsid w:val="005638C1"/>
    <w:rsid w:val="00563F16"/>
    <w:rsid w:val="0056415C"/>
    <w:rsid w:val="005649BF"/>
    <w:rsid w:val="00564B6B"/>
    <w:rsid w:val="00564BD6"/>
    <w:rsid w:val="005650ED"/>
    <w:rsid w:val="00565869"/>
    <w:rsid w:val="005665AD"/>
    <w:rsid w:val="00567415"/>
    <w:rsid w:val="00567610"/>
    <w:rsid w:val="00570D9F"/>
    <w:rsid w:val="0057185C"/>
    <w:rsid w:val="00571CA8"/>
    <w:rsid w:val="00571E42"/>
    <w:rsid w:val="00572947"/>
    <w:rsid w:val="00573138"/>
    <w:rsid w:val="005734A7"/>
    <w:rsid w:val="00573C9C"/>
    <w:rsid w:val="00574126"/>
    <w:rsid w:val="005746C4"/>
    <w:rsid w:val="00574B50"/>
    <w:rsid w:val="00575DC0"/>
    <w:rsid w:val="005760DC"/>
    <w:rsid w:val="00577835"/>
    <w:rsid w:val="00580793"/>
    <w:rsid w:val="00581470"/>
    <w:rsid w:val="00581938"/>
    <w:rsid w:val="00581B62"/>
    <w:rsid w:val="00581BAD"/>
    <w:rsid w:val="00581D62"/>
    <w:rsid w:val="00581F3D"/>
    <w:rsid w:val="00582087"/>
    <w:rsid w:val="00582F21"/>
    <w:rsid w:val="005831DD"/>
    <w:rsid w:val="00583E80"/>
    <w:rsid w:val="00584320"/>
    <w:rsid w:val="005845D3"/>
    <w:rsid w:val="00584A63"/>
    <w:rsid w:val="00585484"/>
    <w:rsid w:val="0058548A"/>
    <w:rsid w:val="00585824"/>
    <w:rsid w:val="005860D4"/>
    <w:rsid w:val="00586B5E"/>
    <w:rsid w:val="00587229"/>
    <w:rsid w:val="00587503"/>
    <w:rsid w:val="00587CF2"/>
    <w:rsid w:val="00587F7F"/>
    <w:rsid w:val="00590E8D"/>
    <w:rsid w:val="00591511"/>
    <w:rsid w:val="00591E50"/>
    <w:rsid w:val="00591E60"/>
    <w:rsid w:val="00592CAF"/>
    <w:rsid w:val="00592CDA"/>
    <w:rsid w:val="0059331A"/>
    <w:rsid w:val="005938DC"/>
    <w:rsid w:val="00593A72"/>
    <w:rsid w:val="005942F4"/>
    <w:rsid w:val="0059513E"/>
    <w:rsid w:val="005951CD"/>
    <w:rsid w:val="00595332"/>
    <w:rsid w:val="00595A8C"/>
    <w:rsid w:val="00595C2C"/>
    <w:rsid w:val="00596BBA"/>
    <w:rsid w:val="00597386"/>
    <w:rsid w:val="005975C4"/>
    <w:rsid w:val="005975D3"/>
    <w:rsid w:val="00597E9E"/>
    <w:rsid w:val="00597ED8"/>
    <w:rsid w:val="005A1286"/>
    <w:rsid w:val="005A1778"/>
    <w:rsid w:val="005A17AE"/>
    <w:rsid w:val="005A1C1A"/>
    <w:rsid w:val="005A1E47"/>
    <w:rsid w:val="005A2887"/>
    <w:rsid w:val="005A29D9"/>
    <w:rsid w:val="005A2B20"/>
    <w:rsid w:val="005A34D5"/>
    <w:rsid w:val="005A3943"/>
    <w:rsid w:val="005A44B7"/>
    <w:rsid w:val="005A4904"/>
    <w:rsid w:val="005A515A"/>
    <w:rsid w:val="005A5247"/>
    <w:rsid w:val="005A6342"/>
    <w:rsid w:val="005A69E7"/>
    <w:rsid w:val="005A704D"/>
    <w:rsid w:val="005A72D4"/>
    <w:rsid w:val="005A775D"/>
    <w:rsid w:val="005A7EA6"/>
    <w:rsid w:val="005B1021"/>
    <w:rsid w:val="005B1748"/>
    <w:rsid w:val="005B2904"/>
    <w:rsid w:val="005B32B6"/>
    <w:rsid w:val="005B3A2F"/>
    <w:rsid w:val="005B3C6D"/>
    <w:rsid w:val="005B4045"/>
    <w:rsid w:val="005B56B2"/>
    <w:rsid w:val="005B56BE"/>
    <w:rsid w:val="005B5F73"/>
    <w:rsid w:val="005B609E"/>
    <w:rsid w:val="005B64F4"/>
    <w:rsid w:val="005B6D06"/>
    <w:rsid w:val="005B6DF6"/>
    <w:rsid w:val="005B7B7D"/>
    <w:rsid w:val="005C0BA6"/>
    <w:rsid w:val="005C1948"/>
    <w:rsid w:val="005C22F9"/>
    <w:rsid w:val="005C249D"/>
    <w:rsid w:val="005C263C"/>
    <w:rsid w:val="005C2679"/>
    <w:rsid w:val="005C298C"/>
    <w:rsid w:val="005C46E9"/>
    <w:rsid w:val="005C4A22"/>
    <w:rsid w:val="005C4BFB"/>
    <w:rsid w:val="005C5870"/>
    <w:rsid w:val="005C5AB6"/>
    <w:rsid w:val="005C6DD3"/>
    <w:rsid w:val="005C7FF7"/>
    <w:rsid w:val="005CD2FC"/>
    <w:rsid w:val="005D059A"/>
    <w:rsid w:val="005D07C5"/>
    <w:rsid w:val="005D2104"/>
    <w:rsid w:val="005D21B7"/>
    <w:rsid w:val="005D2DAD"/>
    <w:rsid w:val="005D4302"/>
    <w:rsid w:val="005D4B68"/>
    <w:rsid w:val="005D4EA1"/>
    <w:rsid w:val="005D5A20"/>
    <w:rsid w:val="005D61A0"/>
    <w:rsid w:val="005D62DB"/>
    <w:rsid w:val="005D786C"/>
    <w:rsid w:val="005E00E5"/>
    <w:rsid w:val="005E0148"/>
    <w:rsid w:val="005E049F"/>
    <w:rsid w:val="005E08EB"/>
    <w:rsid w:val="005E0BB6"/>
    <w:rsid w:val="005E0BE9"/>
    <w:rsid w:val="005E19D2"/>
    <w:rsid w:val="005E1E74"/>
    <w:rsid w:val="005E3073"/>
    <w:rsid w:val="005E316A"/>
    <w:rsid w:val="005E448B"/>
    <w:rsid w:val="005E6592"/>
    <w:rsid w:val="005E69DB"/>
    <w:rsid w:val="005E7088"/>
    <w:rsid w:val="005E7E1B"/>
    <w:rsid w:val="005F0108"/>
    <w:rsid w:val="005F0291"/>
    <w:rsid w:val="005F0ECC"/>
    <w:rsid w:val="005F123D"/>
    <w:rsid w:val="005F21A5"/>
    <w:rsid w:val="005F2470"/>
    <w:rsid w:val="005F27F6"/>
    <w:rsid w:val="005F28C6"/>
    <w:rsid w:val="005F36FA"/>
    <w:rsid w:val="005F377D"/>
    <w:rsid w:val="005F3F16"/>
    <w:rsid w:val="005F46AE"/>
    <w:rsid w:val="005F48C5"/>
    <w:rsid w:val="005F508C"/>
    <w:rsid w:val="005F52CC"/>
    <w:rsid w:val="005F536C"/>
    <w:rsid w:val="005F566C"/>
    <w:rsid w:val="005F5E6F"/>
    <w:rsid w:val="005F6510"/>
    <w:rsid w:val="005F681C"/>
    <w:rsid w:val="005F6BD4"/>
    <w:rsid w:val="005F6E26"/>
    <w:rsid w:val="005F7188"/>
    <w:rsid w:val="005F7985"/>
    <w:rsid w:val="00600678"/>
    <w:rsid w:val="00600CEB"/>
    <w:rsid w:val="0060143A"/>
    <w:rsid w:val="006024D6"/>
    <w:rsid w:val="00602A78"/>
    <w:rsid w:val="00602A84"/>
    <w:rsid w:val="00602AA1"/>
    <w:rsid w:val="00602BA8"/>
    <w:rsid w:val="00603123"/>
    <w:rsid w:val="006036F4"/>
    <w:rsid w:val="00604151"/>
    <w:rsid w:val="00604367"/>
    <w:rsid w:val="006044BE"/>
    <w:rsid w:val="0060475F"/>
    <w:rsid w:val="006047DF"/>
    <w:rsid w:val="00604804"/>
    <w:rsid w:val="00604DE1"/>
    <w:rsid w:val="006060C2"/>
    <w:rsid w:val="00606A26"/>
    <w:rsid w:val="00606AB6"/>
    <w:rsid w:val="00607D81"/>
    <w:rsid w:val="00610747"/>
    <w:rsid w:val="00610E03"/>
    <w:rsid w:val="0061166D"/>
    <w:rsid w:val="0061176E"/>
    <w:rsid w:val="00612AFF"/>
    <w:rsid w:val="00613EA5"/>
    <w:rsid w:val="00614731"/>
    <w:rsid w:val="00614CD1"/>
    <w:rsid w:val="006151F2"/>
    <w:rsid w:val="006152B9"/>
    <w:rsid w:val="0061567B"/>
    <w:rsid w:val="00615AC8"/>
    <w:rsid w:val="00615B1C"/>
    <w:rsid w:val="00617B09"/>
    <w:rsid w:val="006212DB"/>
    <w:rsid w:val="0062152A"/>
    <w:rsid w:val="00621753"/>
    <w:rsid w:val="00622246"/>
    <w:rsid w:val="00623583"/>
    <w:rsid w:val="00623A90"/>
    <w:rsid w:val="006242EF"/>
    <w:rsid w:val="0062462F"/>
    <w:rsid w:val="00624BA1"/>
    <w:rsid w:val="0062661B"/>
    <w:rsid w:val="00627832"/>
    <w:rsid w:val="00627931"/>
    <w:rsid w:val="00630118"/>
    <w:rsid w:val="0063016E"/>
    <w:rsid w:val="00630241"/>
    <w:rsid w:val="00630514"/>
    <w:rsid w:val="006310AE"/>
    <w:rsid w:val="00631762"/>
    <w:rsid w:val="00631DD5"/>
    <w:rsid w:val="00632196"/>
    <w:rsid w:val="00632BA2"/>
    <w:rsid w:val="006337CA"/>
    <w:rsid w:val="00633AA8"/>
    <w:rsid w:val="00633BF2"/>
    <w:rsid w:val="00633F67"/>
    <w:rsid w:val="006345C3"/>
    <w:rsid w:val="0063472C"/>
    <w:rsid w:val="006347D8"/>
    <w:rsid w:val="00634EF0"/>
    <w:rsid w:val="00635054"/>
    <w:rsid w:val="0063530F"/>
    <w:rsid w:val="006356B7"/>
    <w:rsid w:val="00635DB5"/>
    <w:rsid w:val="00635E80"/>
    <w:rsid w:val="006362F9"/>
    <w:rsid w:val="0063693B"/>
    <w:rsid w:val="006369A9"/>
    <w:rsid w:val="006373CD"/>
    <w:rsid w:val="00640A32"/>
    <w:rsid w:val="00641283"/>
    <w:rsid w:val="006413CF"/>
    <w:rsid w:val="00641413"/>
    <w:rsid w:val="00641465"/>
    <w:rsid w:val="0064165D"/>
    <w:rsid w:val="00641CDE"/>
    <w:rsid w:val="00642E8C"/>
    <w:rsid w:val="00642FB8"/>
    <w:rsid w:val="006433BD"/>
    <w:rsid w:val="00643562"/>
    <w:rsid w:val="00643774"/>
    <w:rsid w:val="00643784"/>
    <w:rsid w:val="00644186"/>
    <w:rsid w:val="00644A21"/>
    <w:rsid w:val="00644E43"/>
    <w:rsid w:val="0064589C"/>
    <w:rsid w:val="00645C9F"/>
    <w:rsid w:val="00646305"/>
    <w:rsid w:val="00646864"/>
    <w:rsid w:val="00646A6C"/>
    <w:rsid w:val="00646B8C"/>
    <w:rsid w:val="006475E6"/>
    <w:rsid w:val="00647D11"/>
    <w:rsid w:val="006503B0"/>
    <w:rsid w:val="006503F6"/>
    <w:rsid w:val="006508B9"/>
    <w:rsid w:val="00650CA1"/>
    <w:rsid w:val="00650EF6"/>
    <w:rsid w:val="00650F49"/>
    <w:rsid w:val="00651347"/>
    <w:rsid w:val="0065143C"/>
    <w:rsid w:val="00651854"/>
    <w:rsid w:val="00651D1B"/>
    <w:rsid w:val="00651EBD"/>
    <w:rsid w:val="00652578"/>
    <w:rsid w:val="00652F0B"/>
    <w:rsid w:val="006539E8"/>
    <w:rsid w:val="006541C2"/>
    <w:rsid w:val="00654AF8"/>
    <w:rsid w:val="00656307"/>
    <w:rsid w:val="006565D8"/>
    <w:rsid w:val="00656B96"/>
    <w:rsid w:val="00656D66"/>
    <w:rsid w:val="00656F79"/>
    <w:rsid w:val="0065736B"/>
    <w:rsid w:val="006578E4"/>
    <w:rsid w:val="00657AE5"/>
    <w:rsid w:val="006604A3"/>
    <w:rsid w:val="006607C5"/>
    <w:rsid w:val="006619B0"/>
    <w:rsid w:val="00662012"/>
    <w:rsid w:val="00662543"/>
    <w:rsid w:val="006626D0"/>
    <w:rsid w:val="0066283E"/>
    <w:rsid w:val="006628E9"/>
    <w:rsid w:val="006629F2"/>
    <w:rsid w:val="00663144"/>
    <w:rsid w:val="006634A6"/>
    <w:rsid w:val="00663875"/>
    <w:rsid w:val="006638E6"/>
    <w:rsid w:val="006641F4"/>
    <w:rsid w:val="00664E8C"/>
    <w:rsid w:val="00664E95"/>
    <w:rsid w:val="006654B9"/>
    <w:rsid w:val="00665F7C"/>
    <w:rsid w:val="006661E7"/>
    <w:rsid w:val="00666555"/>
    <w:rsid w:val="00666797"/>
    <w:rsid w:val="0066699A"/>
    <w:rsid w:val="00666DFC"/>
    <w:rsid w:val="00666EBB"/>
    <w:rsid w:val="0066779E"/>
    <w:rsid w:val="00667FAF"/>
    <w:rsid w:val="0067096D"/>
    <w:rsid w:val="00670AF4"/>
    <w:rsid w:val="00670EAE"/>
    <w:rsid w:val="00671059"/>
    <w:rsid w:val="006719E0"/>
    <w:rsid w:val="0067269D"/>
    <w:rsid w:val="00672988"/>
    <w:rsid w:val="00672C64"/>
    <w:rsid w:val="00673762"/>
    <w:rsid w:val="00674139"/>
    <w:rsid w:val="00674E6A"/>
    <w:rsid w:val="00675355"/>
    <w:rsid w:val="006755CB"/>
    <w:rsid w:val="006755E0"/>
    <w:rsid w:val="00675CF4"/>
    <w:rsid w:val="0067642F"/>
    <w:rsid w:val="00676618"/>
    <w:rsid w:val="00676A64"/>
    <w:rsid w:val="00676B0D"/>
    <w:rsid w:val="00677925"/>
    <w:rsid w:val="006779BF"/>
    <w:rsid w:val="00680C20"/>
    <w:rsid w:val="00680C21"/>
    <w:rsid w:val="00680F46"/>
    <w:rsid w:val="006811C5"/>
    <w:rsid w:val="006812B7"/>
    <w:rsid w:val="00681FDC"/>
    <w:rsid w:val="00682B53"/>
    <w:rsid w:val="00682F27"/>
    <w:rsid w:val="006859DB"/>
    <w:rsid w:val="006860EA"/>
    <w:rsid w:val="0068618F"/>
    <w:rsid w:val="006862E1"/>
    <w:rsid w:val="0068678D"/>
    <w:rsid w:val="00687488"/>
    <w:rsid w:val="006904ED"/>
    <w:rsid w:val="00690BAE"/>
    <w:rsid w:val="00690E2E"/>
    <w:rsid w:val="006912F6"/>
    <w:rsid w:val="006915D7"/>
    <w:rsid w:val="00692814"/>
    <w:rsid w:val="006932E7"/>
    <w:rsid w:val="00693347"/>
    <w:rsid w:val="0069334C"/>
    <w:rsid w:val="00693AB4"/>
    <w:rsid w:val="006948EF"/>
    <w:rsid w:val="00694E01"/>
    <w:rsid w:val="00696143"/>
    <w:rsid w:val="00696D63"/>
    <w:rsid w:val="0069713F"/>
    <w:rsid w:val="00697C55"/>
    <w:rsid w:val="00697DB1"/>
    <w:rsid w:val="006A032F"/>
    <w:rsid w:val="006A057E"/>
    <w:rsid w:val="006A0DD3"/>
    <w:rsid w:val="006A146E"/>
    <w:rsid w:val="006A1BEB"/>
    <w:rsid w:val="006A2069"/>
    <w:rsid w:val="006A3022"/>
    <w:rsid w:val="006A41AE"/>
    <w:rsid w:val="006A4856"/>
    <w:rsid w:val="006A4993"/>
    <w:rsid w:val="006A5455"/>
    <w:rsid w:val="006A5474"/>
    <w:rsid w:val="006A564B"/>
    <w:rsid w:val="006A6826"/>
    <w:rsid w:val="006A7691"/>
    <w:rsid w:val="006A7D66"/>
    <w:rsid w:val="006B05B5"/>
    <w:rsid w:val="006B0EA3"/>
    <w:rsid w:val="006B1545"/>
    <w:rsid w:val="006B1BB4"/>
    <w:rsid w:val="006B2203"/>
    <w:rsid w:val="006B23B9"/>
    <w:rsid w:val="006B2DA7"/>
    <w:rsid w:val="006B2F4D"/>
    <w:rsid w:val="006B306B"/>
    <w:rsid w:val="006B3682"/>
    <w:rsid w:val="006B3974"/>
    <w:rsid w:val="006B4419"/>
    <w:rsid w:val="006B4836"/>
    <w:rsid w:val="006B48CB"/>
    <w:rsid w:val="006B564D"/>
    <w:rsid w:val="006B58F1"/>
    <w:rsid w:val="006B6802"/>
    <w:rsid w:val="006B6CA4"/>
    <w:rsid w:val="006B7461"/>
    <w:rsid w:val="006C0D5C"/>
    <w:rsid w:val="006C1445"/>
    <w:rsid w:val="006C1EA8"/>
    <w:rsid w:val="006C346F"/>
    <w:rsid w:val="006C365E"/>
    <w:rsid w:val="006C3AB0"/>
    <w:rsid w:val="006C3BA2"/>
    <w:rsid w:val="006C4FC1"/>
    <w:rsid w:val="006C51A5"/>
    <w:rsid w:val="006C529D"/>
    <w:rsid w:val="006C6798"/>
    <w:rsid w:val="006C690C"/>
    <w:rsid w:val="006C6DF7"/>
    <w:rsid w:val="006C79AD"/>
    <w:rsid w:val="006C7A86"/>
    <w:rsid w:val="006C7D23"/>
    <w:rsid w:val="006D0826"/>
    <w:rsid w:val="006D0981"/>
    <w:rsid w:val="006D0C12"/>
    <w:rsid w:val="006D0C38"/>
    <w:rsid w:val="006D0E6B"/>
    <w:rsid w:val="006D2146"/>
    <w:rsid w:val="006D25A6"/>
    <w:rsid w:val="006D4CD9"/>
    <w:rsid w:val="006D632E"/>
    <w:rsid w:val="006D6C9C"/>
    <w:rsid w:val="006D711F"/>
    <w:rsid w:val="006D7302"/>
    <w:rsid w:val="006E01BB"/>
    <w:rsid w:val="006E094A"/>
    <w:rsid w:val="006E0AE3"/>
    <w:rsid w:val="006E12B1"/>
    <w:rsid w:val="006E13D1"/>
    <w:rsid w:val="006E3D37"/>
    <w:rsid w:val="006E4D0C"/>
    <w:rsid w:val="006E4D1B"/>
    <w:rsid w:val="006E5B78"/>
    <w:rsid w:val="006E67BA"/>
    <w:rsid w:val="006E699D"/>
    <w:rsid w:val="006E6BA3"/>
    <w:rsid w:val="006E7517"/>
    <w:rsid w:val="006F05B0"/>
    <w:rsid w:val="006F09F7"/>
    <w:rsid w:val="006F0CDA"/>
    <w:rsid w:val="006F1116"/>
    <w:rsid w:val="006F2654"/>
    <w:rsid w:val="006F3196"/>
    <w:rsid w:val="006F3C54"/>
    <w:rsid w:val="006F3DDE"/>
    <w:rsid w:val="006F4095"/>
    <w:rsid w:val="006F418C"/>
    <w:rsid w:val="006F5DC4"/>
    <w:rsid w:val="006F5E64"/>
    <w:rsid w:val="006F60DE"/>
    <w:rsid w:val="006F65FB"/>
    <w:rsid w:val="006F7914"/>
    <w:rsid w:val="006F7C0B"/>
    <w:rsid w:val="006F7E46"/>
    <w:rsid w:val="00700AB4"/>
    <w:rsid w:val="00700FCA"/>
    <w:rsid w:val="007015C6"/>
    <w:rsid w:val="00701645"/>
    <w:rsid w:val="00701BBC"/>
    <w:rsid w:val="007020DF"/>
    <w:rsid w:val="0070283E"/>
    <w:rsid w:val="0070285F"/>
    <w:rsid w:val="00702D5A"/>
    <w:rsid w:val="00702EF7"/>
    <w:rsid w:val="00703571"/>
    <w:rsid w:val="00703989"/>
    <w:rsid w:val="007042E9"/>
    <w:rsid w:val="00704495"/>
    <w:rsid w:val="00704FD4"/>
    <w:rsid w:val="007071A3"/>
    <w:rsid w:val="007108D3"/>
    <w:rsid w:val="00710FD2"/>
    <w:rsid w:val="0071118B"/>
    <w:rsid w:val="00711C66"/>
    <w:rsid w:val="00711E13"/>
    <w:rsid w:val="00712EDA"/>
    <w:rsid w:val="007133B8"/>
    <w:rsid w:val="007136D0"/>
    <w:rsid w:val="007138CA"/>
    <w:rsid w:val="007139BA"/>
    <w:rsid w:val="00713BD3"/>
    <w:rsid w:val="00713D73"/>
    <w:rsid w:val="007155A9"/>
    <w:rsid w:val="007158E1"/>
    <w:rsid w:val="00715DCA"/>
    <w:rsid w:val="00716AA6"/>
    <w:rsid w:val="00716D74"/>
    <w:rsid w:val="0071705B"/>
    <w:rsid w:val="00717348"/>
    <w:rsid w:val="00720505"/>
    <w:rsid w:val="00720FEA"/>
    <w:rsid w:val="0072184E"/>
    <w:rsid w:val="00721C10"/>
    <w:rsid w:val="007236A3"/>
    <w:rsid w:val="007239B6"/>
    <w:rsid w:val="00723CB3"/>
    <w:rsid w:val="00723D0C"/>
    <w:rsid w:val="00724346"/>
    <w:rsid w:val="00724354"/>
    <w:rsid w:val="0072457A"/>
    <w:rsid w:val="0072490A"/>
    <w:rsid w:val="00724B64"/>
    <w:rsid w:val="00724C26"/>
    <w:rsid w:val="0072517D"/>
    <w:rsid w:val="00726878"/>
    <w:rsid w:val="00726B49"/>
    <w:rsid w:val="0072760A"/>
    <w:rsid w:val="0073088B"/>
    <w:rsid w:val="0073124A"/>
    <w:rsid w:val="00731276"/>
    <w:rsid w:val="00731B79"/>
    <w:rsid w:val="007320A2"/>
    <w:rsid w:val="007327CE"/>
    <w:rsid w:val="00733893"/>
    <w:rsid w:val="00733B1E"/>
    <w:rsid w:val="00734A05"/>
    <w:rsid w:val="00734ECC"/>
    <w:rsid w:val="00735C6F"/>
    <w:rsid w:val="00735F62"/>
    <w:rsid w:val="007362C4"/>
    <w:rsid w:val="00737182"/>
    <w:rsid w:val="00737A31"/>
    <w:rsid w:val="007407F9"/>
    <w:rsid w:val="007422BB"/>
    <w:rsid w:val="00742A6A"/>
    <w:rsid w:val="00742B44"/>
    <w:rsid w:val="00745001"/>
    <w:rsid w:val="0074656E"/>
    <w:rsid w:val="00746971"/>
    <w:rsid w:val="007472D5"/>
    <w:rsid w:val="00751B4A"/>
    <w:rsid w:val="00752B03"/>
    <w:rsid w:val="00753454"/>
    <w:rsid w:val="00753BB5"/>
    <w:rsid w:val="007544F1"/>
    <w:rsid w:val="00755E4A"/>
    <w:rsid w:val="00756832"/>
    <w:rsid w:val="007569A4"/>
    <w:rsid w:val="00757361"/>
    <w:rsid w:val="00757F0B"/>
    <w:rsid w:val="0076024D"/>
    <w:rsid w:val="007621D7"/>
    <w:rsid w:val="00762201"/>
    <w:rsid w:val="00762224"/>
    <w:rsid w:val="007626D0"/>
    <w:rsid w:val="007647CB"/>
    <w:rsid w:val="00764FAE"/>
    <w:rsid w:val="007651CA"/>
    <w:rsid w:val="00766F5A"/>
    <w:rsid w:val="00767519"/>
    <w:rsid w:val="007704E1"/>
    <w:rsid w:val="00770E5C"/>
    <w:rsid w:val="00772569"/>
    <w:rsid w:val="00772D7A"/>
    <w:rsid w:val="00772E8C"/>
    <w:rsid w:val="00772FDB"/>
    <w:rsid w:val="0077316B"/>
    <w:rsid w:val="007736D3"/>
    <w:rsid w:val="007746BC"/>
    <w:rsid w:val="0077500F"/>
    <w:rsid w:val="0077548E"/>
    <w:rsid w:val="00775E60"/>
    <w:rsid w:val="007764B8"/>
    <w:rsid w:val="00776EBE"/>
    <w:rsid w:val="00777315"/>
    <w:rsid w:val="007802E4"/>
    <w:rsid w:val="00780919"/>
    <w:rsid w:val="00781534"/>
    <w:rsid w:val="00781589"/>
    <w:rsid w:val="00781BEC"/>
    <w:rsid w:val="007820D0"/>
    <w:rsid w:val="007826C8"/>
    <w:rsid w:val="00784190"/>
    <w:rsid w:val="0078457B"/>
    <w:rsid w:val="00784756"/>
    <w:rsid w:val="00784BA3"/>
    <w:rsid w:val="0078539D"/>
    <w:rsid w:val="007856C1"/>
    <w:rsid w:val="00785B0F"/>
    <w:rsid w:val="00787051"/>
    <w:rsid w:val="00787805"/>
    <w:rsid w:val="0079018D"/>
    <w:rsid w:val="007901DC"/>
    <w:rsid w:val="00790468"/>
    <w:rsid w:val="00791A00"/>
    <w:rsid w:val="00791DDB"/>
    <w:rsid w:val="00792950"/>
    <w:rsid w:val="00792CEE"/>
    <w:rsid w:val="007936A8"/>
    <w:rsid w:val="007944C0"/>
    <w:rsid w:val="007962B4"/>
    <w:rsid w:val="00796F15"/>
    <w:rsid w:val="00797E22"/>
    <w:rsid w:val="007A0931"/>
    <w:rsid w:val="007A0D51"/>
    <w:rsid w:val="007A138F"/>
    <w:rsid w:val="007A1640"/>
    <w:rsid w:val="007A1AE4"/>
    <w:rsid w:val="007A31D8"/>
    <w:rsid w:val="007A3461"/>
    <w:rsid w:val="007A39DF"/>
    <w:rsid w:val="007A41CD"/>
    <w:rsid w:val="007A43ED"/>
    <w:rsid w:val="007A49B1"/>
    <w:rsid w:val="007A4BDD"/>
    <w:rsid w:val="007A6CFD"/>
    <w:rsid w:val="007A72EE"/>
    <w:rsid w:val="007A7C90"/>
    <w:rsid w:val="007B0397"/>
    <w:rsid w:val="007B0ADB"/>
    <w:rsid w:val="007B0FCF"/>
    <w:rsid w:val="007B10C2"/>
    <w:rsid w:val="007B263C"/>
    <w:rsid w:val="007B26EE"/>
    <w:rsid w:val="007B2B22"/>
    <w:rsid w:val="007B3502"/>
    <w:rsid w:val="007B3E6D"/>
    <w:rsid w:val="007B44ED"/>
    <w:rsid w:val="007B491A"/>
    <w:rsid w:val="007B4A22"/>
    <w:rsid w:val="007B5370"/>
    <w:rsid w:val="007B61F5"/>
    <w:rsid w:val="007B63FA"/>
    <w:rsid w:val="007B69E4"/>
    <w:rsid w:val="007B7496"/>
    <w:rsid w:val="007C0802"/>
    <w:rsid w:val="007C12BE"/>
    <w:rsid w:val="007C1C55"/>
    <w:rsid w:val="007C2739"/>
    <w:rsid w:val="007C324F"/>
    <w:rsid w:val="007C339F"/>
    <w:rsid w:val="007C3ECC"/>
    <w:rsid w:val="007C444B"/>
    <w:rsid w:val="007C4B0F"/>
    <w:rsid w:val="007C4DAD"/>
    <w:rsid w:val="007C5830"/>
    <w:rsid w:val="007C5933"/>
    <w:rsid w:val="007C599E"/>
    <w:rsid w:val="007C5CB7"/>
    <w:rsid w:val="007C5CB9"/>
    <w:rsid w:val="007C5DB8"/>
    <w:rsid w:val="007C5DCE"/>
    <w:rsid w:val="007C5F1C"/>
    <w:rsid w:val="007C6CA2"/>
    <w:rsid w:val="007D05B2"/>
    <w:rsid w:val="007D05FA"/>
    <w:rsid w:val="007D0C44"/>
    <w:rsid w:val="007D1972"/>
    <w:rsid w:val="007D1F33"/>
    <w:rsid w:val="007D29AE"/>
    <w:rsid w:val="007D3307"/>
    <w:rsid w:val="007D40D6"/>
    <w:rsid w:val="007D44CE"/>
    <w:rsid w:val="007D4DC5"/>
    <w:rsid w:val="007D54F8"/>
    <w:rsid w:val="007D5E27"/>
    <w:rsid w:val="007D6F64"/>
    <w:rsid w:val="007D6FD3"/>
    <w:rsid w:val="007E1039"/>
    <w:rsid w:val="007E1782"/>
    <w:rsid w:val="007E25AB"/>
    <w:rsid w:val="007E2F41"/>
    <w:rsid w:val="007E44FC"/>
    <w:rsid w:val="007E47FD"/>
    <w:rsid w:val="007E4BE2"/>
    <w:rsid w:val="007E5AC2"/>
    <w:rsid w:val="007E6654"/>
    <w:rsid w:val="007E6C40"/>
    <w:rsid w:val="007E79C5"/>
    <w:rsid w:val="007E7E49"/>
    <w:rsid w:val="007F0798"/>
    <w:rsid w:val="007F0CC2"/>
    <w:rsid w:val="007F168D"/>
    <w:rsid w:val="007F23B5"/>
    <w:rsid w:val="007F2845"/>
    <w:rsid w:val="007F2A69"/>
    <w:rsid w:val="007F38A2"/>
    <w:rsid w:val="007F43BC"/>
    <w:rsid w:val="007F4740"/>
    <w:rsid w:val="007F4A55"/>
    <w:rsid w:val="007F7A36"/>
    <w:rsid w:val="008006C6"/>
    <w:rsid w:val="00800C52"/>
    <w:rsid w:val="00801232"/>
    <w:rsid w:val="0080153E"/>
    <w:rsid w:val="008018C8"/>
    <w:rsid w:val="008020FC"/>
    <w:rsid w:val="0080263A"/>
    <w:rsid w:val="0080329D"/>
    <w:rsid w:val="008039C7"/>
    <w:rsid w:val="00803A0F"/>
    <w:rsid w:val="00804F13"/>
    <w:rsid w:val="008055A9"/>
    <w:rsid w:val="00805BA4"/>
    <w:rsid w:val="00805CE5"/>
    <w:rsid w:val="00806C6F"/>
    <w:rsid w:val="0080742D"/>
    <w:rsid w:val="008100AC"/>
    <w:rsid w:val="008100CD"/>
    <w:rsid w:val="00810293"/>
    <w:rsid w:val="00810C05"/>
    <w:rsid w:val="0081151E"/>
    <w:rsid w:val="008115D8"/>
    <w:rsid w:val="00811838"/>
    <w:rsid w:val="00811A5F"/>
    <w:rsid w:val="00811BEB"/>
    <w:rsid w:val="00811D0E"/>
    <w:rsid w:val="00812498"/>
    <w:rsid w:val="008127E6"/>
    <w:rsid w:val="00812A16"/>
    <w:rsid w:val="0081336E"/>
    <w:rsid w:val="00813928"/>
    <w:rsid w:val="008154EC"/>
    <w:rsid w:val="008174C7"/>
    <w:rsid w:val="00820DC7"/>
    <w:rsid w:val="00820FFB"/>
    <w:rsid w:val="00821698"/>
    <w:rsid w:val="00822177"/>
    <w:rsid w:val="008221FE"/>
    <w:rsid w:val="0082296B"/>
    <w:rsid w:val="00822BF5"/>
    <w:rsid w:val="00822E62"/>
    <w:rsid w:val="00824894"/>
    <w:rsid w:val="00824A90"/>
    <w:rsid w:val="00824AE3"/>
    <w:rsid w:val="00824D53"/>
    <w:rsid w:val="00824FFF"/>
    <w:rsid w:val="00825366"/>
    <w:rsid w:val="00825E84"/>
    <w:rsid w:val="00825EE4"/>
    <w:rsid w:val="0082659C"/>
    <w:rsid w:val="00826C7B"/>
    <w:rsid w:val="00826DD9"/>
    <w:rsid w:val="00826E01"/>
    <w:rsid w:val="008277A8"/>
    <w:rsid w:val="008278B6"/>
    <w:rsid w:val="008279AD"/>
    <w:rsid w:val="00827FA4"/>
    <w:rsid w:val="008307ED"/>
    <w:rsid w:val="00830B3B"/>
    <w:rsid w:val="00832A1C"/>
    <w:rsid w:val="00832C03"/>
    <w:rsid w:val="0083350F"/>
    <w:rsid w:val="0083384A"/>
    <w:rsid w:val="008338F1"/>
    <w:rsid w:val="0083393A"/>
    <w:rsid w:val="00834358"/>
    <w:rsid w:val="008346BD"/>
    <w:rsid w:val="00834923"/>
    <w:rsid w:val="00834D70"/>
    <w:rsid w:val="008359EB"/>
    <w:rsid w:val="00835CF6"/>
    <w:rsid w:val="00836260"/>
    <w:rsid w:val="00836B7A"/>
    <w:rsid w:val="00837B90"/>
    <w:rsid w:val="00840604"/>
    <w:rsid w:val="00840916"/>
    <w:rsid w:val="0084098E"/>
    <w:rsid w:val="008409AA"/>
    <w:rsid w:val="00840FB8"/>
    <w:rsid w:val="00842E0C"/>
    <w:rsid w:val="00843A7A"/>
    <w:rsid w:val="00844510"/>
    <w:rsid w:val="008447F5"/>
    <w:rsid w:val="0084528C"/>
    <w:rsid w:val="00845946"/>
    <w:rsid w:val="00846292"/>
    <w:rsid w:val="0084769F"/>
    <w:rsid w:val="008506E1"/>
    <w:rsid w:val="00850D96"/>
    <w:rsid w:val="00851426"/>
    <w:rsid w:val="008515EE"/>
    <w:rsid w:val="00851A8E"/>
    <w:rsid w:val="00851EC7"/>
    <w:rsid w:val="008528D3"/>
    <w:rsid w:val="00853400"/>
    <w:rsid w:val="00854553"/>
    <w:rsid w:val="008548F8"/>
    <w:rsid w:val="008551FC"/>
    <w:rsid w:val="00855B86"/>
    <w:rsid w:val="0085613B"/>
    <w:rsid w:val="00856C6F"/>
    <w:rsid w:val="00856D47"/>
    <w:rsid w:val="0085766C"/>
    <w:rsid w:val="00857C4B"/>
    <w:rsid w:val="00860874"/>
    <w:rsid w:val="008609A3"/>
    <w:rsid w:val="00860CD2"/>
    <w:rsid w:val="00862008"/>
    <w:rsid w:val="00862009"/>
    <w:rsid w:val="00862720"/>
    <w:rsid w:val="008628C8"/>
    <w:rsid w:val="00862B2A"/>
    <w:rsid w:val="008630B9"/>
    <w:rsid w:val="00863F37"/>
    <w:rsid w:val="0086406B"/>
    <w:rsid w:val="00864451"/>
    <w:rsid w:val="008649FC"/>
    <w:rsid w:val="00864C34"/>
    <w:rsid w:val="00864C8C"/>
    <w:rsid w:val="008659FB"/>
    <w:rsid w:val="00865C46"/>
    <w:rsid w:val="0086709D"/>
    <w:rsid w:val="00867651"/>
    <w:rsid w:val="00867B5A"/>
    <w:rsid w:val="0087279F"/>
    <w:rsid w:val="008728CC"/>
    <w:rsid w:val="00873735"/>
    <w:rsid w:val="00874009"/>
    <w:rsid w:val="00874158"/>
    <w:rsid w:val="008743F3"/>
    <w:rsid w:val="0087444A"/>
    <w:rsid w:val="00874833"/>
    <w:rsid w:val="00874CB5"/>
    <w:rsid w:val="00875139"/>
    <w:rsid w:val="00875410"/>
    <w:rsid w:val="00875CB5"/>
    <w:rsid w:val="00875E39"/>
    <w:rsid w:val="00875F31"/>
    <w:rsid w:val="00880EDF"/>
    <w:rsid w:val="008811FD"/>
    <w:rsid w:val="0088157D"/>
    <w:rsid w:val="00881725"/>
    <w:rsid w:val="0088208D"/>
    <w:rsid w:val="008821C3"/>
    <w:rsid w:val="008825A6"/>
    <w:rsid w:val="00882DE6"/>
    <w:rsid w:val="00883A20"/>
    <w:rsid w:val="00883D4D"/>
    <w:rsid w:val="00884007"/>
    <w:rsid w:val="00884B59"/>
    <w:rsid w:val="008850BA"/>
    <w:rsid w:val="00885282"/>
    <w:rsid w:val="00885426"/>
    <w:rsid w:val="00885580"/>
    <w:rsid w:val="00885876"/>
    <w:rsid w:val="00886185"/>
    <w:rsid w:val="008861D9"/>
    <w:rsid w:val="0088638C"/>
    <w:rsid w:val="00886658"/>
    <w:rsid w:val="00886EDF"/>
    <w:rsid w:val="008908E5"/>
    <w:rsid w:val="00891216"/>
    <w:rsid w:val="00892EF5"/>
    <w:rsid w:val="00893763"/>
    <w:rsid w:val="00894B58"/>
    <w:rsid w:val="00894FDC"/>
    <w:rsid w:val="008951B7"/>
    <w:rsid w:val="008957D3"/>
    <w:rsid w:val="00896414"/>
    <w:rsid w:val="0089716F"/>
    <w:rsid w:val="00897847"/>
    <w:rsid w:val="00897C71"/>
    <w:rsid w:val="008A0F54"/>
    <w:rsid w:val="008A16ED"/>
    <w:rsid w:val="008A16F9"/>
    <w:rsid w:val="008A1D3E"/>
    <w:rsid w:val="008A26F8"/>
    <w:rsid w:val="008A2A92"/>
    <w:rsid w:val="008A3038"/>
    <w:rsid w:val="008A304C"/>
    <w:rsid w:val="008A3D48"/>
    <w:rsid w:val="008A4B16"/>
    <w:rsid w:val="008A4D63"/>
    <w:rsid w:val="008A4E11"/>
    <w:rsid w:val="008A5C22"/>
    <w:rsid w:val="008A6D62"/>
    <w:rsid w:val="008B1171"/>
    <w:rsid w:val="008B13E9"/>
    <w:rsid w:val="008B17D3"/>
    <w:rsid w:val="008B2257"/>
    <w:rsid w:val="008B2436"/>
    <w:rsid w:val="008B3B51"/>
    <w:rsid w:val="008B4057"/>
    <w:rsid w:val="008B4145"/>
    <w:rsid w:val="008B4AAE"/>
    <w:rsid w:val="008B5071"/>
    <w:rsid w:val="008B5290"/>
    <w:rsid w:val="008B597D"/>
    <w:rsid w:val="008B6A40"/>
    <w:rsid w:val="008B72EC"/>
    <w:rsid w:val="008B7F4B"/>
    <w:rsid w:val="008C1141"/>
    <w:rsid w:val="008C1D25"/>
    <w:rsid w:val="008C2CFD"/>
    <w:rsid w:val="008C3FDC"/>
    <w:rsid w:val="008C4665"/>
    <w:rsid w:val="008C47AD"/>
    <w:rsid w:val="008C4A0D"/>
    <w:rsid w:val="008C603A"/>
    <w:rsid w:val="008C6E87"/>
    <w:rsid w:val="008C71C8"/>
    <w:rsid w:val="008C79A6"/>
    <w:rsid w:val="008D167D"/>
    <w:rsid w:val="008D2C84"/>
    <w:rsid w:val="008D3116"/>
    <w:rsid w:val="008D3774"/>
    <w:rsid w:val="008D43C9"/>
    <w:rsid w:val="008D492A"/>
    <w:rsid w:val="008D4B58"/>
    <w:rsid w:val="008D4B7F"/>
    <w:rsid w:val="008D4B8A"/>
    <w:rsid w:val="008D5861"/>
    <w:rsid w:val="008D5884"/>
    <w:rsid w:val="008D5F6F"/>
    <w:rsid w:val="008D6541"/>
    <w:rsid w:val="008D740F"/>
    <w:rsid w:val="008D7BCD"/>
    <w:rsid w:val="008D7D7B"/>
    <w:rsid w:val="008E0F52"/>
    <w:rsid w:val="008E12C0"/>
    <w:rsid w:val="008E1D0C"/>
    <w:rsid w:val="008E216C"/>
    <w:rsid w:val="008E2316"/>
    <w:rsid w:val="008E2DDE"/>
    <w:rsid w:val="008E3063"/>
    <w:rsid w:val="008E34BE"/>
    <w:rsid w:val="008E3AA8"/>
    <w:rsid w:val="008E3E57"/>
    <w:rsid w:val="008E42CE"/>
    <w:rsid w:val="008E42F4"/>
    <w:rsid w:val="008E4333"/>
    <w:rsid w:val="008E4A31"/>
    <w:rsid w:val="008E55D3"/>
    <w:rsid w:val="008E5657"/>
    <w:rsid w:val="008E5AAC"/>
    <w:rsid w:val="008E5E51"/>
    <w:rsid w:val="008F00DB"/>
    <w:rsid w:val="008F0141"/>
    <w:rsid w:val="008F1145"/>
    <w:rsid w:val="008F1264"/>
    <w:rsid w:val="008F2908"/>
    <w:rsid w:val="008F47C6"/>
    <w:rsid w:val="008F6647"/>
    <w:rsid w:val="008F700E"/>
    <w:rsid w:val="008F7037"/>
    <w:rsid w:val="00900343"/>
    <w:rsid w:val="009005DC"/>
    <w:rsid w:val="009006A2"/>
    <w:rsid w:val="0090102B"/>
    <w:rsid w:val="00901448"/>
    <w:rsid w:val="009036BC"/>
    <w:rsid w:val="00903D30"/>
    <w:rsid w:val="00904414"/>
    <w:rsid w:val="00904D45"/>
    <w:rsid w:val="00905197"/>
    <w:rsid w:val="00905C47"/>
    <w:rsid w:val="00906379"/>
    <w:rsid w:val="00906A8C"/>
    <w:rsid w:val="009075BF"/>
    <w:rsid w:val="009101EA"/>
    <w:rsid w:val="009106FC"/>
    <w:rsid w:val="009108E5"/>
    <w:rsid w:val="00910936"/>
    <w:rsid w:val="009118BB"/>
    <w:rsid w:val="0091191F"/>
    <w:rsid w:val="00911E7D"/>
    <w:rsid w:val="009120A9"/>
    <w:rsid w:val="0091249C"/>
    <w:rsid w:val="00912D48"/>
    <w:rsid w:val="009134C3"/>
    <w:rsid w:val="00915B81"/>
    <w:rsid w:val="00915D6B"/>
    <w:rsid w:val="009160DF"/>
    <w:rsid w:val="009162C7"/>
    <w:rsid w:val="00916EC2"/>
    <w:rsid w:val="009175B3"/>
    <w:rsid w:val="0092047D"/>
    <w:rsid w:val="009213BD"/>
    <w:rsid w:val="009230A6"/>
    <w:rsid w:val="009245D8"/>
    <w:rsid w:val="00924627"/>
    <w:rsid w:val="009250A8"/>
    <w:rsid w:val="00925BE6"/>
    <w:rsid w:val="00926697"/>
    <w:rsid w:val="00926F61"/>
    <w:rsid w:val="00926FA9"/>
    <w:rsid w:val="00927A52"/>
    <w:rsid w:val="0093123D"/>
    <w:rsid w:val="00931579"/>
    <w:rsid w:val="009321BE"/>
    <w:rsid w:val="00933040"/>
    <w:rsid w:val="009330E9"/>
    <w:rsid w:val="00933315"/>
    <w:rsid w:val="00934D97"/>
    <w:rsid w:val="00935D15"/>
    <w:rsid w:val="00936FD1"/>
    <w:rsid w:val="009373A8"/>
    <w:rsid w:val="00937787"/>
    <w:rsid w:val="00937FD3"/>
    <w:rsid w:val="00940E84"/>
    <w:rsid w:val="009411FB"/>
    <w:rsid w:val="009414A9"/>
    <w:rsid w:val="0094190E"/>
    <w:rsid w:val="00941B71"/>
    <w:rsid w:val="00941DF9"/>
    <w:rsid w:val="00941F51"/>
    <w:rsid w:val="009421AD"/>
    <w:rsid w:val="0094221C"/>
    <w:rsid w:val="00942918"/>
    <w:rsid w:val="0094409C"/>
    <w:rsid w:val="00944159"/>
    <w:rsid w:val="009447E6"/>
    <w:rsid w:val="009449B2"/>
    <w:rsid w:val="00944A82"/>
    <w:rsid w:val="00944BA5"/>
    <w:rsid w:val="00944CA7"/>
    <w:rsid w:val="009455D4"/>
    <w:rsid w:val="00946C4D"/>
    <w:rsid w:val="0094731F"/>
    <w:rsid w:val="00947B39"/>
    <w:rsid w:val="00947C6C"/>
    <w:rsid w:val="00947ECD"/>
    <w:rsid w:val="00950164"/>
    <w:rsid w:val="0095019A"/>
    <w:rsid w:val="00952750"/>
    <w:rsid w:val="0095285B"/>
    <w:rsid w:val="009535F4"/>
    <w:rsid w:val="00953A3A"/>
    <w:rsid w:val="00953FE5"/>
    <w:rsid w:val="00953FE9"/>
    <w:rsid w:val="00954417"/>
    <w:rsid w:val="0095481C"/>
    <w:rsid w:val="0095526F"/>
    <w:rsid w:val="0095671A"/>
    <w:rsid w:val="009567E6"/>
    <w:rsid w:val="00957076"/>
    <w:rsid w:val="00957132"/>
    <w:rsid w:val="0095759A"/>
    <w:rsid w:val="009576FD"/>
    <w:rsid w:val="009578EB"/>
    <w:rsid w:val="009578FF"/>
    <w:rsid w:val="00960131"/>
    <w:rsid w:val="00960446"/>
    <w:rsid w:val="009610ED"/>
    <w:rsid w:val="00961EE9"/>
    <w:rsid w:val="009633BB"/>
    <w:rsid w:val="0096380A"/>
    <w:rsid w:val="0096397D"/>
    <w:rsid w:val="00963A36"/>
    <w:rsid w:val="009643DA"/>
    <w:rsid w:val="0096485F"/>
    <w:rsid w:val="00965C40"/>
    <w:rsid w:val="009668E1"/>
    <w:rsid w:val="00967354"/>
    <w:rsid w:val="00970801"/>
    <w:rsid w:val="00970FF9"/>
    <w:rsid w:val="00971592"/>
    <w:rsid w:val="00971617"/>
    <w:rsid w:val="009717F8"/>
    <w:rsid w:val="00971DDF"/>
    <w:rsid w:val="0097225C"/>
    <w:rsid w:val="009729B1"/>
    <w:rsid w:val="009729BF"/>
    <w:rsid w:val="00972EB9"/>
    <w:rsid w:val="00972F73"/>
    <w:rsid w:val="009731D6"/>
    <w:rsid w:val="00973BE0"/>
    <w:rsid w:val="00973FC6"/>
    <w:rsid w:val="00974746"/>
    <w:rsid w:val="00975119"/>
    <w:rsid w:val="0097620D"/>
    <w:rsid w:val="009763ED"/>
    <w:rsid w:val="00976F04"/>
    <w:rsid w:val="009777F4"/>
    <w:rsid w:val="00977AD8"/>
    <w:rsid w:val="00980387"/>
    <w:rsid w:val="00980A10"/>
    <w:rsid w:val="00981130"/>
    <w:rsid w:val="0098229C"/>
    <w:rsid w:val="0098289D"/>
    <w:rsid w:val="00982F8D"/>
    <w:rsid w:val="009835E0"/>
    <w:rsid w:val="00983D46"/>
    <w:rsid w:val="00983DCA"/>
    <w:rsid w:val="00984F57"/>
    <w:rsid w:val="00985EF7"/>
    <w:rsid w:val="00986093"/>
    <w:rsid w:val="00986146"/>
    <w:rsid w:val="00986CF9"/>
    <w:rsid w:val="00986F70"/>
    <w:rsid w:val="0098727B"/>
    <w:rsid w:val="00987416"/>
    <w:rsid w:val="00990765"/>
    <w:rsid w:val="00990C0E"/>
    <w:rsid w:val="00990D75"/>
    <w:rsid w:val="00991093"/>
    <w:rsid w:val="0099163B"/>
    <w:rsid w:val="00992343"/>
    <w:rsid w:val="00992DB8"/>
    <w:rsid w:val="0099383D"/>
    <w:rsid w:val="009938B1"/>
    <w:rsid w:val="00994CD1"/>
    <w:rsid w:val="009960DF"/>
    <w:rsid w:val="00996258"/>
    <w:rsid w:val="00996306"/>
    <w:rsid w:val="00996744"/>
    <w:rsid w:val="00997CF4"/>
    <w:rsid w:val="009A1169"/>
    <w:rsid w:val="009A15CF"/>
    <w:rsid w:val="009A164C"/>
    <w:rsid w:val="009A1AAC"/>
    <w:rsid w:val="009A297B"/>
    <w:rsid w:val="009A2BB6"/>
    <w:rsid w:val="009A2CB8"/>
    <w:rsid w:val="009A3690"/>
    <w:rsid w:val="009A3789"/>
    <w:rsid w:val="009A3BDB"/>
    <w:rsid w:val="009A43AF"/>
    <w:rsid w:val="009A45A2"/>
    <w:rsid w:val="009A52B0"/>
    <w:rsid w:val="009A5668"/>
    <w:rsid w:val="009A574C"/>
    <w:rsid w:val="009A618F"/>
    <w:rsid w:val="009A6919"/>
    <w:rsid w:val="009A6AC7"/>
    <w:rsid w:val="009A768A"/>
    <w:rsid w:val="009B0408"/>
    <w:rsid w:val="009B054E"/>
    <w:rsid w:val="009B0670"/>
    <w:rsid w:val="009B07D3"/>
    <w:rsid w:val="009B0843"/>
    <w:rsid w:val="009B0DEE"/>
    <w:rsid w:val="009B1335"/>
    <w:rsid w:val="009B16FA"/>
    <w:rsid w:val="009B176D"/>
    <w:rsid w:val="009B1E47"/>
    <w:rsid w:val="009B2CED"/>
    <w:rsid w:val="009B3054"/>
    <w:rsid w:val="009B335D"/>
    <w:rsid w:val="009B3C90"/>
    <w:rsid w:val="009B4B44"/>
    <w:rsid w:val="009B5C59"/>
    <w:rsid w:val="009B63DF"/>
    <w:rsid w:val="009B76E3"/>
    <w:rsid w:val="009B76F9"/>
    <w:rsid w:val="009B7A72"/>
    <w:rsid w:val="009B7BB8"/>
    <w:rsid w:val="009C0D61"/>
    <w:rsid w:val="009C0E9B"/>
    <w:rsid w:val="009C126A"/>
    <w:rsid w:val="009C18DA"/>
    <w:rsid w:val="009C1D4C"/>
    <w:rsid w:val="009C226D"/>
    <w:rsid w:val="009C2DD2"/>
    <w:rsid w:val="009C3337"/>
    <w:rsid w:val="009C3792"/>
    <w:rsid w:val="009C3982"/>
    <w:rsid w:val="009C441F"/>
    <w:rsid w:val="009C4A07"/>
    <w:rsid w:val="009C4B8E"/>
    <w:rsid w:val="009C4DE6"/>
    <w:rsid w:val="009C51D5"/>
    <w:rsid w:val="009C5306"/>
    <w:rsid w:val="009C543C"/>
    <w:rsid w:val="009C599A"/>
    <w:rsid w:val="009C5EFF"/>
    <w:rsid w:val="009C650E"/>
    <w:rsid w:val="009C70DB"/>
    <w:rsid w:val="009C70F5"/>
    <w:rsid w:val="009C774A"/>
    <w:rsid w:val="009D0E68"/>
    <w:rsid w:val="009D19BC"/>
    <w:rsid w:val="009D1FBF"/>
    <w:rsid w:val="009D208A"/>
    <w:rsid w:val="009D2348"/>
    <w:rsid w:val="009D2EA8"/>
    <w:rsid w:val="009D2F0C"/>
    <w:rsid w:val="009D3306"/>
    <w:rsid w:val="009D352A"/>
    <w:rsid w:val="009D3574"/>
    <w:rsid w:val="009D3578"/>
    <w:rsid w:val="009D3A5F"/>
    <w:rsid w:val="009D3CAD"/>
    <w:rsid w:val="009D3F05"/>
    <w:rsid w:val="009D4E69"/>
    <w:rsid w:val="009D4F88"/>
    <w:rsid w:val="009D5193"/>
    <w:rsid w:val="009D571A"/>
    <w:rsid w:val="009D5C32"/>
    <w:rsid w:val="009D5C56"/>
    <w:rsid w:val="009D5DD4"/>
    <w:rsid w:val="009D6472"/>
    <w:rsid w:val="009D79F4"/>
    <w:rsid w:val="009D7A72"/>
    <w:rsid w:val="009D7D19"/>
    <w:rsid w:val="009E03C8"/>
    <w:rsid w:val="009E126D"/>
    <w:rsid w:val="009E33D7"/>
    <w:rsid w:val="009E3CD1"/>
    <w:rsid w:val="009E537B"/>
    <w:rsid w:val="009E5520"/>
    <w:rsid w:val="009E5AF5"/>
    <w:rsid w:val="009E5EB5"/>
    <w:rsid w:val="009E62AE"/>
    <w:rsid w:val="009E74F0"/>
    <w:rsid w:val="009E786B"/>
    <w:rsid w:val="009E7F23"/>
    <w:rsid w:val="009F00E8"/>
    <w:rsid w:val="009F0768"/>
    <w:rsid w:val="009F102A"/>
    <w:rsid w:val="009F151C"/>
    <w:rsid w:val="009F17E1"/>
    <w:rsid w:val="009F248A"/>
    <w:rsid w:val="009F2A19"/>
    <w:rsid w:val="009F2F0B"/>
    <w:rsid w:val="009F3930"/>
    <w:rsid w:val="009F3B43"/>
    <w:rsid w:val="009F4048"/>
    <w:rsid w:val="009F514E"/>
    <w:rsid w:val="009F5539"/>
    <w:rsid w:val="009F63FE"/>
    <w:rsid w:val="009F649E"/>
    <w:rsid w:val="009F7867"/>
    <w:rsid w:val="009F7D66"/>
    <w:rsid w:val="00A00BD2"/>
    <w:rsid w:val="00A00E56"/>
    <w:rsid w:val="00A00F38"/>
    <w:rsid w:val="00A027F3"/>
    <w:rsid w:val="00A03582"/>
    <w:rsid w:val="00A03978"/>
    <w:rsid w:val="00A03AB1"/>
    <w:rsid w:val="00A04BE0"/>
    <w:rsid w:val="00A04D7E"/>
    <w:rsid w:val="00A051D9"/>
    <w:rsid w:val="00A05DF3"/>
    <w:rsid w:val="00A06FE1"/>
    <w:rsid w:val="00A07E08"/>
    <w:rsid w:val="00A10D79"/>
    <w:rsid w:val="00A11059"/>
    <w:rsid w:val="00A113F9"/>
    <w:rsid w:val="00A11535"/>
    <w:rsid w:val="00A11753"/>
    <w:rsid w:val="00A11E56"/>
    <w:rsid w:val="00A11FFC"/>
    <w:rsid w:val="00A12798"/>
    <w:rsid w:val="00A13A09"/>
    <w:rsid w:val="00A13AB7"/>
    <w:rsid w:val="00A140ED"/>
    <w:rsid w:val="00A153BE"/>
    <w:rsid w:val="00A15864"/>
    <w:rsid w:val="00A15DEE"/>
    <w:rsid w:val="00A15EDB"/>
    <w:rsid w:val="00A16462"/>
    <w:rsid w:val="00A167B5"/>
    <w:rsid w:val="00A16DBE"/>
    <w:rsid w:val="00A179E0"/>
    <w:rsid w:val="00A17B2A"/>
    <w:rsid w:val="00A17C4F"/>
    <w:rsid w:val="00A17C8B"/>
    <w:rsid w:val="00A17CEE"/>
    <w:rsid w:val="00A17F66"/>
    <w:rsid w:val="00A1FCBC"/>
    <w:rsid w:val="00A20653"/>
    <w:rsid w:val="00A20A39"/>
    <w:rsid w:val="00A21F58"/>
    <w:rsid w:val="00A23613"/>
    <w:rsid w:val="00A238BD"/>
    <w:rsid w:val="00A23DCA"/>
    <w:rsid w:val="00A240D8"/>
    <w:rsid w:val="00A243E4"/>
    <w:rsid w:val="00A2459D"/>
    <w:rsid w:val="00A24E23"/>
    <w:rsid w:val="00A2566C"/>
    <w:rsid w:val="00A2574B"/>
    <w:rsid w:val="00A25F05"/>
    <w:rsid w:val="00A26491"/>
    <w:rsid w:val="00A30B2D"/>
    <w:rsid w:val="00A311AE"/>
    <w:rsid w:val="00A312A6"/>
    <w:rsid w:val="00A3130E"/>
    <w:rsid w:val="00A3193B"/>
    <w:rsid w:val="00A324CF"/>
    <w:rsid w:val="00A32E8B"/>
    <w:rsid w:val="00A32ED6"/>
    <w:rsid w:val="00A3376B"/>
    <w:rsid w:val="00A33776"/>
    <w:rsid w:val="00A344A5"/>
    <w:rsid w:val="00A346C3"/>
    <w:rsid w:val="00A34D4A"/>
    <w:rsid w:val="00A359AC"/>
    <w:rsid w:val="00A35AF4"/>
    <w:rsid w:val="00A36155"/>
    <w:rsid w:val="00A3629E"/>
    <w:rsid w:val="00A365AD"/>
    <w:rsid w:val="00A408BE"/>
    <w:rsid w:val="00A420A8"/>
    <w:rsid w:val="00A42A85"/>
    <w:rsid w:val="00A42D07"/>
    <w:rsid w:val="00A43834"/>
    <w:rsid w:val="00A43F97"/>
    <w:rsid w:val="00A4483C"/>
    <w:rsid w:val="00A44B43"/>
    <w:rsid w:val="00A44EE7"/>
    <w:rsid w:val="00A4503E"/>
    <w:rsid w:val="00A450C0"/>
    <w:rsid w:val="00A45468"/>
    <w:rsid w:val="00A471A8"/>
    <w:rsid w:val="00A472FF"/>
    <w:rsid w:val="00A4739C"/>
    <w:rsid w:val="00A4791B"/>
    <w:rsid w:val="00A503E2"/>
    <w:rsid w:val="00A50A48"/>
    <w:rsid w:val="00A51180"/>
    <w:rsid w:val="00A51242"/>
    <w:rsid w:val="00A51522"/>
    <w:rsid w:val="00A51573"/>
    <w:rsid w:val="00A51A5E"/>
    <w:rsid w:val="00A52895"/>
    <w:rsid w:val="00A52D7D"/>
    <w:rsid w:val="00A539A5"/>
    <w:rsid w:val="00A53DA0"/>
    <w:rsid w:val="00A53EB2"/>
    <w:rsid w:val="00A5404D"/>
    <w:rsid w:val="00A555A7"/>
    <w:rsid w:val="00A5765D"/>
    <w:rsid w:val="00A579BD"/>
    <w:rsid w:val="00A607CB"/>
    <w:rsid w:val="00A61A54"/>
    <w:rsid w:val="00A61C82"/>
    <w:rsid w:val="00A6351F"/>
    <w:rsid w:val="00A63809"/>
    <w:rsid w:val="00A639F0"/>
    <w:rsid w:val="00A64278"/>
    <w:rsid w:val="00A649DB"/>
    <w:rsid w:val="00A64A6E"/>
    <w:rsid w:val="00A6519F"/>
    <w:rsid w:val="00A658B1"/>
    <w:rsid w:val="00A65931"/>
    <w:rsid w:val="00A65932"/>
    <w:rsid w:val="00A65A70"/>
    <w:rsid w:val="00A65DEB"/>
    <w:rsid w:val="00A65E0B"/>
    <w:rsid w:val="00A6665F"/>
    <w:rsid w:val="00A66F36"/>
    <w:rsid w:val="00A673B1"/>
    <w:rsid w:val="00A676D9"/>
    <w:rsid w:val="00A677E9"/>
    <w:rsid w:val="00A67EFC"/>
    <w:rsid w:val="00A7031E"/>
    <w:rsid w:val="00A70E6C"/>
    <w:rsid w:val="00A71132"/>
    <w:rsid w:val="00A71140"/>
    <w:rsid w:val="00A7205E"/>
    <w:rsid w:val="00A73472"/>
    <w:rsid w:val="00A74692"/>
    <w:rsid w:val="00A746B2"/>
    <w:rsid w:val="00A75A52"/>
    <w:rsid w:val="00A7618B"/>
    <w:rsid w:val="00A7640B"/>
    <w:rsid w:val="00A773A8"/>
    <w:rsid w:val="00A7778B"/>
    <w:rsid w:val="00A803BC"/>
    <w:rsid w:val="00A80969"/>
    <w:rsid w:val="00A80A89"/>
    <w:rsid w:val="00A8222C"/>
    <w:rsid w:val="00A82284"/>
    <w:rsid w:val="00A82613"/>
    <w:rsid w:val="00A826FA"/>
    <w:rsid w:val="00A837D8"/>
    <w:rsid w:val="00A84862"/>
    <w:rsid w:val="00A85798"/>
    <w:rsid w:val="00A8609D"/>
    <w:rsid w:val="00A86EA7"/>
    <w:rsid w:val="00A91244"/>
    <w:rsid w:val="00A91774"/>
    <w:rsid w:val="00A91C7F"/>
    <w:rsid w:val="00A92066"/>
    <w:rsid w:val="00A92776"/>
    <w:rsid w:val="00A93181"/>
    <w:rsid w:val="00A9319B"/>
    <w:rsid w:val="00A93364"/>
    <w:rsid w:val="00A93614"/>
    <w:rsid w:val="00A938E6"/>
    <w:rsid w:val="00A93A6D"/>
    <w:rsid w:val="00A93CCF"/>
    <w:rsid w:val="00A9457C"/>
    <w:rsid w:val="00A94E4E"/>
    <w:rsid w:val="00A95514"/>
    <w:rsid w:val="00A959F4"/>
    <w:rsid w:val="00A95BD5"/>
    <w:rsid w:val="00A95C53"/>
    <w:rsid w:val="00A96F78"/>
    <w:rsid w:val="00A96FDF"/>
    <w:rsid w:val="00A979E1"/>
    <w:rsid w:val="00AA094A"/>
    <w:rsid w:val="00AA0B9E"/>
    <w:rsid w:val="00AA1087"/>
    <w:rsid w:val="00AA145A"/>
    <w:rsid w:val="00AA161A"/>
    <w:rsid w:val="00AA1624"/>
    <w:rsid w:val="00AA1D96"/>
    <w:rsid w:val="00AA22E4"/>
    <w:rsid w:val="00AA247C"/>
    <w:rsid w:val="00AA251D"/>
    <w:rsid w:val="00AA25A9"/>
    <w:rsid w:val="00AA26D9"/>
    <w:rsid w:val="00AA278A"/>
    <w:rsid w:val="00AA2E73"/>
    <w:rsid w:val="00AA3183"/>
    <w:rsid w:val="00AA3600"/>
    <w:rsid w:val="00AA4605"/>
    <w:rsid w:val="00AA4CF6"/>
    <w:rsid w:val="00AA51AD"/>
    <w:rsid w:val="00AA591E"/>
    <w:rsid w:val="00AA5DF4"/>
    <w:rsid w:val="00AA6516"/>
    <w:rsid w:val="00AA65C9"/>
    <w:rsid w:val="00AA66CB"/>
    <w:rsid w:val="00AA7057"/>
    <w:rsid w:val="00AA7261"/>
    <w:rsid w:val="00AB0A32"/>
    <w:rsid w:val="00AB0B90"/>
    <w:rsid w:val="00AB0D97"/>
    <w:rsid w:val="00AB0E56"/>
    <w:rsid w:val="00AB0E73"/>
    <w:rsid w:val="00AB0ED5"/>
    <w:rsid w:val="00AB18AC"/>
    <w:rsid w:val="00AB1EB7"/>
    <w:rsid w:val="00AB2CB7"/>
    <w:rsid w:val="00AB2D2D"/>
    <w:rsid w:val="00AB3701"/>
    <w:rsid w:val="00AB3A15"/>
    <w:rsid w:val="00AB4ECC"/>
    <w:rsid w:val="00AB4F0F"/>
    <w:rsid w:val="00AB50D5"/>
    <w:rsid w:val="00AB53E3"/>
    <w:rsid w:val="00AB60E2"/>
    <w:rsid w:val="00AB6601"/>
    <w:rsid w:val="00AB674E"/>
    <w:rsid w:val="00AB690B"/>
    <w:rsid w:val="00AB6D79"/>
    <w:rsid w:val="00AB709E"/>
    <w:rsid w:val="00AB7806"/>
    <w:rsid w:val="00AC02C1"/>
    <w:rsid w:val="00AC0AB6"/>
    <w:rsid w:val="00AC10AD"/>
    <w:rsid w:val="00AC1E55"/>
    <w:rsid w:val="00AC21B6"/>
    <w:rsid w:val="00AC3D06"/>
    <w:rsid w:val="00AC429F"/>
    <w:rsid w:val="00AC5015"/>
    <w:rsid w:val="00AC5FA4"/>
    <w:rsid w:val="00AC60B4"/>
    <w:rsid w:val="00AC67B6"/>
    <w:rsid w:val="00AC6C36"/>
    <w:rsid w:val="00AC7742"/>
    <w:rsid w:val="00AC7D98"/>
    <w:rsid w:val="00AD00C5"/>
    <w:rsid w:val="00AD0569"/>
    <w:rsid w:val="00AD0BC0"/>
    <w:rsid w:val="00AD105F"/>
    <w:rsid w:val="00AD165F"/>
    <w:rsid w:val="00AD2794"/>
    <w:rsid w:val="00AD2A70"/>
    <w:rsid w:val="00AD2D1C"/>
    <w:rsid w:val="00AD2DC5"/>
    <w:rsid w:val="00AD3455"/>
    <w:rsid w:val="00AD38C5"/>
    <w:rsid w:val="00AD3CAD"/>
    <w:rsid w:val="00AD4A71"/>
    <w:rsid w:val="00AD51CE"/>
    <w:rsid w:val="00AD5A99"/>
    <w:rsid w:val="00AD5D1C"/>
    <w:rsid w:val="00AD6383"/>
    <w:rsid w:val="00AD69FF"/>
    <w:rsid w:val="00AD702B"/>
    <w:rsid w:val="00AD7154"/>
    <w:rsid w:val="00AD72E6"/>
    <w:rsid w:val="00AD7C95"/>
    <w:rsid w:val="00AD7FCD"/>
    <w:rsid w:val="00AE14DE"/>
    <w:rsid w:val="00AE2BED"/>
    <w:rsid w:val="00AE2EE0"/>
    <w:rsid w:val="00AE318D"/>
    <w:rsid w:val="00AE3DE1"/>
    <w:rsid w:val="00AE3F8D"/>
    <w:rsid w:val="00AE4684"/>
    <w:rsid w:val="00AE5439"/>
    <w:rsid w:val="00AE61B2"/>
    <w:rsid w:val="00AE636E"/>
    <w:rsid w:val="00AE78D1"/>
    <w:rsid w:val="00AE7F89"/>
    <w:rsid w:val="00AF076D"/>
    <w:rsid w:val="00AF1952"/>
    <w:rsid w:val="00AF1F43"/>
    <w:rsid w:val="00AF2D54"/>
    <w:rsid w:val="00AF3458"/>
    <w:rsid w:val="00AF392C"/>
    <w:rsid w:val="00AF3A2E"/>
    <w:rsid w:val="00AF3F7B"/>
    <w:rsid w:val="00AF42B4"/>
    <w:rsid w:val="00AF4B8A"/>
    <w:rsid w:val="00AF4F1B"/>
    <w:rsid w:val="00AF5EC6"/>
    <w:rsid w:val="00AF6C38"/>
    <w:rsid w:val="00AF6E8A"/>
    <w:rsid w:val="00AF7213"/>
    <w:rsid w:val="00AF7771"/>
    <w:rsid w:val="00AF7D92"/>
    <w:rsid w:val="00B0010B"/>
    <w:rsid w:val="00B0067E"/>
    <w:rsid w:val="00B011CC"/>
    <w:rsid w:val="00B0232F"/>
    <w:rsid w:val="00B031D2"/>
    <w:rsid w:val="00B04048"/>
    <w:rsid w:val="00B04F3D"/>
    <w:rsid w:val="00B05585"/>
    <w:rsid w:val="00B05702"/>
    <w:rsid w:val="00B0591F"/>
    <w:rsid w:val="00B064E6"/>
    <w:rsid w:val="00B06DD9"/>
    <w:rsid w:val="00B07CD6"/>
    <w:rsid w:val="00B07E52"/>
    <w:rsid w:val="00B07FD4"/>
    <w:rsid w:val="00B10010"/>
    <w:rsid w:val="00B116BF"/>
    <w:rsid w:val="00B11775"/>
    <w:rsid w:val="00B12F75"/>
    <w:rsid w:val="00B1302D"/>
    <w:rsid w:val="00B141DF"/>
    <w:rsid w:val="00B1513F"/>
    <w:rsid w:val="00B15B89"/>
    <w:rsid w:val="00B17352"/>
    <w:rsid w:val="00B1746F"/>
    <w:rsid w:val="00B20471"/>
    <w:rsid w:val="00B20725"/>
    <w:rsid w:val="00B2087E"/>
    <w:rsid w:val="00B20B11"/>
    <w:rsid w:val="00B20B94"/>
    <w:rsid w:val="00B224E5"/>
    <w:rsid w:val="00B23512"/>
    <w:rsid w:val="00B24176"/>
    <w:rsid w:val="00B248D0"/>
    <w:rsid w:val="00B2599A"/>
    <w:rsid w:val="00B2628E"/>
    <w:rsid w:val="00B26554"/>
    <w:rsid w:val="00B266B0"/>
    <w:rsid w:val="00B27921"/>
    <w:rsid w:val="00B3000E"/>
    <w:rsid w:val="00B3049A"/>
    <w:rsid w:val="00B326A8"/>
    <w:rsid w:val="00B3281C"/>
    <w:rsid w:val="00B3291A"/>
    <w:rsid w:val="00B329EB"/>
    <w:rsid w:val="00B32FCD"/>
    <w:rsid w:val="00B33508"/>
    <w:rsid w:val="00B3377E"/>
    <w:rsid w:val="00B33DD9"/>
    <w:rsid w:val="00B34B24"/>
    <w:rsid w:val="00B34D5C"/>
    <w:rsid w:val="00B34E63"/>
    <w:rsid w:val="00B35C0D"/>
    <w:rsid w:val="00B35DA4"/>
    <w:rsid w:val="00B36477"/>
    <w:rsid w:val="00B364B7"/>
    <w:rsid w:val="00B40104"/>
    <w:rsid w:val="00B4062F"/>
    <w:rsid w:val="00B40A96"/>
    <w:rsid w:val="00B4184B"/>
    <w:rsid w:val="00B41D41"/>
    <w:rsid w:val="00B422A7"/>
    <w:rsid w:val="00B42A32"/>
    <w:rsid w:val="00B42EEC"/>
    <w:rsid w:val="00B42FA6"/>
    <w:rsid w:val="00B433BB"/>
    <w:rsid w:val="00B43608"/>
    <w:rsid w:val="00B4399E"/>
    <w:rsid w:val="00B43A16"/>
    <w:rsid w:val="00B45CE1"/>
    <w:rsid w:val="00B4692D"/>
    <w:rsid w:val="00B46A75"/>
    <w:rsid w:val="00B470A7"/>
    <w:rsid w:val="00B47127"/>
    <w:rsid w:val="00B47793"/>
    <w:rsid w:val="00B500CD"/>
    <w:rsid w:val="00B5109D"/>
    <w:rsid w:val="00B5239C"/>
    <w:rsid w:val="00B523C6"/>
    <w:rsid w:val="00B52670"/>
    <w:rsid w:val="00B53259"/>
    <w:rsid w:val="00B53893"/>
    <w:rsid w:val="00B540BE"/>
    <w:rsid w:val="00B54400"/>
    <w:rsid w:val="00B548C2"/>
    <w:rsid w:val="00B54B6A"/>
    <w:rsid w:val="00B5536E"/>
    <w:rsid w:val="00B55428"/>
    <w:rsid w:val="00B55C93"/>
    <w:rsid w:val="00B55E6F"/>
    <w:rsid w:val="00B570BF"/>
    <w:rsid w:val="00B5736A"/>
    <w:rsid w:val="00B60471"/>
    <w:rsid w:val="00B60B8F"/>
    <w:rsid w:val="00B6136D"/>
    <w:rsid w:val="00B625CC"/>
    <w:rsid w:val="00B62B9C"/>
    <w:rsid w:val="00B63337"/>
    <w:rsid w:val="00B6369F"/>
    <w:rsid w:val="00B639D7"/>
    <w:rsid w:val="00B644B1"/>
    <w:rsid w:val="00B64AA7"/>
    <w:rsid w:val="00B65452"/>
    <w:rsid w:val="00B66594"/>
    <w:rsid w:val="00B67805"/>
    <w:rsid w:val="00B701FE"/>
    <w:rsid w:val="00B721CD"/>
    <w:rsid w:val="00B7267A"/>
    <w:rsid w:val="00B726FF"/>
    <w:rsid w:val="00B72A5B"/>
    <w:rsid w:val="00B72AA4"/>
    <w:rsid w:val="00B7524E"/>
    <w:rsid w:val="00B75454"/>
    <w:rsid w:val="00B75BA7"/>
    <w:rsid w:val="00B76633"/>
    <w:rsid w:val="00B76BCD"/>
    <w:rsid w:val="00B76EE9"/>
    <w:rsid w:val="00B77231"/>
    <w:rsid w:val="00B776B2"/>
    <w:rsid w:val="00B77880"/>
    <w:rsid w:val="00B77B84"/>
    <w:rsid w:val="00B80D90"/>
    <w:rsid w:val="00B81B8B"/>
    <w:rsid w:val="00B82613"/>
    <w:rsid w:val="00B828B5"/>
    <w:rsid w:val="00B82ED8"/>
    <w:rsid w:val="00B83E1B"/>
    <w:rsid w:val="00B843EE"/>
    <w:rsid w:val="00B845D0"/>
    <w:rsid w:val="00B84A80"/>
    <w:rsid w:val="00B84E9C"/>
    <w:rsid w:val="00B85522"/>
    <w:rsid w:val="00B87720"/>
    <w:rsid w:val="00B909C5"/>
    <w:rsid w:val="00B90E2A"/>
    <w:rsid w:val="00B90F2A"/>
    <w:rsid w:val="00B9198D"/>
    <w:rsid w:val="00B92D02"/>
    <w:rsid w:val="00B92D25"/>
    <w:rsid w:val="00B93008"/>
    <w:rsid w:val="00B930C4"/>
    <w:rsid w:val="00B9336C"/>
    <w:rsid w:val="00B93AAC"/>
    <w:rsid w:val="00B9406D"/>
    <w:rsid w:val="00B943AE"/>
    <w:rsid w:val="00B94BA7"/>
    <w:rsid w:val="00B94E0E"/>
    <w:rsid w:val="00B95A9F"/>
    <w:rsid w:val="00B95D76"/>
    <w:rsid w:val="00B96413"/>
    <w:rsid w:val="00B97CA3"/>
    <w:rsid w:val="00BA0DEF"/>
    <w:rsid w:val="00BA1104"/>
    <w:rsid w:val="00BA1778"/>
    <w:rsid w:val="00BA1872"/>
    <w:rsid w:val="00BA1913"/>
    <w:rsid w:val="00BA1C82"/>
    <w:rsid w:val="00BA277A"/>
    <w:rsid w:val="00BA2BC9"/>
    <w:rsid w:val="00BA4641"/>
    <w:rsid w:val="00BA47B4"/>
    <w:rsid w:val="00BA4A54"/>
    <w:rsid w:val="00BA5031"/>
    <w:rsid w:val="00BA7205"/>
    <w:rsid w:val="00BA76A9"/>
    <w:rsid w:val="00BB0595"/>
    <w:rsid w:val="00BB2F36"/>
    <w:rsid w:val="00BB3E2B"/>
    <w:rsid w:val="00BB4F46"/>
    <w:rsid w:val="00BB55AB"/>
    <w:rsid w:val="00BB590A"/>
    <w:rsid w:val="00BB5D1C"/>
    <w:rsid w:val="00BB6552"/>
    <w:rsid w:val="00BB65E0"/>
    <w:rsid w:val="00BB6B9B"/>
    <w:rsid w:val="00BB7250"/>
    <w:rsid w:val="00BB754F"/>
    <w:rsid w:val="00BC0058"/>
    <w:rsid w:val="00BC07D4"/>
    <w:rsid w:val="00BC0A5D"/>
    <w:rsid w:val="00BC0BE3"/>
    <w:rsid w:val="00BC1AD9"/>
    <w:rsid w:val="00BC1D21"/>
    <w:rsid w:val="00BC2A7A"/>
    <w:rsid w:val="00BC3257"/>
    <w:rsid w:val="00BC32E7"/>
    <w:rsid w:val="00BC3EDD"/>
    <w:rsid w:val="00BC4BF8"/>
    <w:rsid w:val="00BC4F81"/>
    <w:rsid w:val="00BC5670"/>
    <w:rsid w:val="00BC58B9"/>
    <w:rsid w:val="00BC68BB"/>
    <w:rsid w:val="00BC6E72"/>
    <w:rsid w:val="00BC70D6"/>
    <w:rsid w:val="00BC73E0"/>
    <w:rsid w:val="00BD0589"/>
    <w:rsid w:val="00BD2AA4"/>
    <w:rsid w:val="00BD2F13"/>
    <w:rsid w:val="00BD3056"/>
    <w:rsid w:val="00BD3620"/>
    <w:rsid w:val="00BD3846"/>
    <w:rsid w:val="00BD3E68"/>
    <w:rsid w:val="00BD3F69"/>
    <w:rsid w:val="00BD4E05"/>
    <w:rsid w:val="00BD4FE8"/>
    <w:rsid w:val="00BD5749"/>
    <w:rsid w:val="00BD598A"/>
    <w:rsid w:val="00BD5C7A"/>
    <w:rsid w:val="00BD6980"/>
    <w:rsid w:val="00BD723F"/>
    <w:rsid w:val="00BD75B4"/>
    <w:rsid w:val="00BD7BC8"/>
    <w:rsid w:val="00BD7D14"/>
    <w:rsid w:val="00BE02B4"/>
    <w:rsid w:val="00BE0525"/>
    <w:rsid w:val="00BE28C1"/>
    <w:rsid w:val="00BE305B"/>
    <w:rsid w:val="00BE3492"/>
    <w:rsid w:val="00BE3B62"/>
    <w:rsid w:val="00BE4C34"/>
    <w:rsid w:val="00BE4EC9"/>
    <w:rsid w:val="00BE631E"/>
    <w:rsid w:val="00BE6BEC"/>
    <w:rsid w:val="00BE6C4D"/>
    <w:rsid w:val="00BE7043"/>
    <w:rsid w:val="00BE73CC"/>
    <w:rsid w:val="00BE76E5"/>
    <w:rsid w:val="00BE7FF4"/>
    <w:rsid w:val="00BF0CCF"/>
    <w:rsid w:val="00BF0FC5"/>
    <w:rsid w:val="00BF10BC"/>
    <w:rsid w:val="00BF21AC"/>
    <w:rsid w:val="00BF2E53"/>
    <w:rsid w:val="00BF352A"/>
    <w:rsid w:val="00BF3669"/>
    <w:rsid w:val="00BF3B83"/>
    <w:rsid w:val="00BF3C0D"/>
    <w:rsid w:val="00BF4BC7"/>
    <w:rsid w:val="00BF6252"/>
    <w:rsid w:val="00BF6265"/>
    <w:rsid w:val="00BF711C"/>
    <w:rsid w:val="00BF748E"/>
    <w:rsid w:val="00BF789B"/>
    <w:rsid w:val="00C00561"/>
    <w:rsid w:val="00C03309"/>
    <w:rsid w:val="00C037E0"/>
    <w:rsid w:val="00C03DC3"/>
    <w:rsid w:val="00C04E9C"/>
    <w:rsid w:val="00C06726"/>
    <w:rsid w:val="00C072FE"/>
    <w:rsid w:val="00C07D33"/>
    <w:rsid w:val="00C10075"/>
    <w:rsid w:val="00C10944"/>
    <w:rsid w:val="00C1183E"/>
    <w:rsid w:val="00C118CB"/>
    <w:rsid w:val="00C11ADE"/>
    <w:rsid w:val="00C126E0"/>
    <w:rsid w:val="00C128BC"/>
    <w:rsid w:val="00C12E39"/>
    <w:rsid w:val="00C13D47"/>
    <w:rsid w:val="00C14071"/>
    <w:rsid w:val="00C14164"/>
    <w:rsid w:val="00C14B3C"/>
    <w:rsid w:val="00C14C53"/>
    <w:rsid w:val="00C15D8E"/>
    <w:rsid w:val="00C162F0"/>
    <w:rsid w:val="00C16774"/>
    <w:rsid w:val="00C17012"/>
    <w:rsid w:val="00C178FB"/>
    <w:rsid w:val="00C17985"/>
    <w:rsid w:val="00C17DF9"/>
    <w:rsid w:val="00C201EB"/>
    <w:rsid w:val="00C209C6"/>
    <w:rsid w:val="00C20ACC"/>
    <w:rsid w:val="00C20DBB"/>
    <w:rsid w:val="00C22083"/>
    <w:rsid w:val="00C22B28"/>
    <w:rsid w:val="00C245D9"/>
    <w:rsid w:val="00C257B7"/>
    <w:rsid w:val="00C26865"/>
    <w:rsid w:val="00C26CE6"/>
    <w:rsid w:val="00C272E8"/>
    <w:rsid w:val="00C301A9"/>
    <w:rsid w:val="00C30ABC"/>
    <w:rsid w:val="00C30B60"/>
    <w:rsid w:val="00C30E39"/>
    <w:rsid w:val="00C31FAA"/>
    <w:rsid w:val="00C329B3"/>
    <w:rsid w:val="00C33359"/>
    <w:rsid w:val="00C348D6"/>
    <w:rsid w:val="00C3504C"/>
    <w:rsid w:val="00C365E7"/>
    <w:rsid w:val="00C36E34"/>
    <w:rsid w:val="00C37AF8"/>
    <w:rsid w:val="00C40388"/>
    <w:rsid w:val="00C404D7"/>
    <w:rsid w:val="00C404EE"/>
    <w:rsid w:val="00C4117F"/>
    <w:rsid w:val="00C4171B"/>
    <w:rsid w:val="00C41892"/>
    <w:rsid w:val="00C41E4F"/>
    <w:rsid w:val="00C42689"/>
    <w:rsid w:val="00C42988"/>
    <w:rsid w:val="00C42BD4"/>
    <w:rsid w:val="00C42C74"/>
    <w:rsid w:val="00C42F76"/>
    <w:rsid w:val="00C43520"/>
    <w:rsid w:val="00C43FF0"/>
    <w:rsid w:val="00C44124"/>
    <w:rsid w:val="00C44641"/>
    <w:rsid w:val="00C448F1"/>
    <w:rsid w:val="00C44FF3"/>
    <w:rsid w:val="00C453F3"/>
    <w:rsid w:val="00C45EF5"/>
    <w:rsid w:val="00C468C1"/>
    <w:rsid w:val="00C46B7E"/>
    <w:rsid w:val="00C46F62"/>
    <w:rsid w:val="00C474D6"/>
    <w:rsid w:val="00C47538"/>
    <w:rsid w:val="00C478CB"/>
    <w:rsid w:val="00C47B1A"/>
    <w:rsid w:val="00C5099B"/>
    <w:rsid w:val="00C50A4E"/>
    <w:rsid w:val="00C50B7E"/>
    <w:rsid w:val="00C51C37"/>
    <w:rsid w:val="00C520B1"/>
    <w:rsid w:val="00C522D6"/>
    <w:rsid w:val="00C522DC"/>
    <w:rsid w:val="00C52C52"/>
    <w:rsid w:val="00C53B64"/>
    <w:rsid w:val="00C54020"/>
    <w:rsid w:val="00C5406F"/>
    <w:rsid w:val="00C545C5"/>
    <w:rsid w:val="00C547BA"/>
    <w:rsid w:val="00C54817"/>
    <w:rsid w:val="00C54F35"/>
    <w:rsid w:val="00C55566"/>
    <w:rsid w:val="00C55BC9"/>
    <w:rsid w:val="00C56B09"/>
    <w:rsid w:val="00C572A8"/>
    <w:rsid w:val="00C57A01"/>
    <w:rsid w:val="00C57A2D"/>
    <w:rsid w:val="00C57BF9"/>
    <w:rsid w:val="00C6028A"/>
    <w:rsid w:val="00C60B07"/>
    <w:rsid w:val="00C61D4B"/>
    <w:rsid w:val="00C62B0A"/>
    <w:rsid w:val="00C62C0B"/>
    <w:rsid w:val="00C63C52"/>
    <w:rsid w:val="00C63F08"/>
    <w:rsid w:val="00C6528C"/>
    <w:rsid w:val="00C65939"/>
    <w:rsid w:val="00C661E8"/>
    <w:rsid w:val="00C70084"/>
    <w:rsid w:val="00C7090B"/>
    <w:rsid w:val="00C7142B"/>
    <w:rsid w:val="00C71A43"/>
    <w:rsid w:val="00C7235B"/>
    <w:rsid w:val="00C726E2"/>
    <w:rsid w:val="00C72E18"/>
    <w:rsid w:val="00C731AD"/>
    <w:rsid w:val="00C7380B"/>
    <w:rsid w:val="00C73D10"/>
    <w:rsid w:val="00C74421"/>
    <w:rsid w:val="00C748C1"/>
    <w:rsid w:val="00C74CE0"/>
    <w:rsid w:val="00C759AA"/>
    <w:rsid w:val="00C75F2F"/>
    <w:rsid w:val="00C75FEE"/>
    <w:rsid w:val="00C76F1D"/>
    <w:rsid w:val="00C77937"/>
    <w:rsid w:val="00C779AA"/>
    <w:rsid w:val="00C77CA4"/>
    <w:rsid w:val="00C77D26"/>
    <w:rsid w:val="00C80BDF"/>
    <w:rsid w:val="00C815DF"/>
    <w:rsid w:val="00C81734"/>
    <w:rsid w:val="00C81819"/>
    <w:rsid w:val="00C82FEE"/>
    <w:rsid w:val="00C837A6"/>
    <w:rsid w:val="00C83CA5"/>
    <w:rsid w:val="00C84D39"/>
    <w:rsid w:val="00C85277"/>
    <w:rsid w:val="00C8573D"/>
    <w:rsid w:val="00C85806"/>
    <w:rsid w:val="00C85D76"/>
    <w:rsid w:val="00C8602D"/>
    <w:rsid w:val="00C873AC"/>
    <w:rsid w:val="00C87B60"/>
    <w:rsid w:val="00C87DA6"/>
    <w:rsid w:val="00C9067C"/>
    <w:rsid w:val="00C90A53"/>
    <w:rsid w:val="00C910CB"/>
    <w:rsid w:val="00C913F2"/>
    <w:rsid w:val="00C91857"/>
    <w:rsid w:val="00C9213B"/>
    <w:rsid w:val="00C93462"/>
    <w:rsid w:val="00C94384"/>
    <w:rsid w:val="00C9496F"/>
    <w:rsid w:val="00C94A34"/>
    <w:rsid w:val="00C94C2B"/>
    <w:rsid w:val="00C94F73"/>
    <w:rsid w:val="00C95609"/>
    <w:rsid w:val="00C95854"/>
    <w:rsid w:val="00C95FF9"/>
    <w:rsid w:val="00C960E3"/>
    <w:rsid w:val="00C9629A"/>
    <w:rsid w:val="00C96F79"/>
    <w:rsid w:val="00C97975"/>
    <w:rsid w:val="00C97CF9"/>
    <w:rsid w:val="00CA0168"/>
    <w:rsid w:val="00CA09CD"/>
    <w:rsid w:val="00CA17DD"/>
    <w:rsid w:val="00CA1863"/>
    <w:rsid w:val="00CA1941"/>
    <w:rsid w:val="00CA1DBB"/>
    <w:rsid w:val="00CA2561"/>
    <w:rsid w:val="00CA26CE"/>
    <w:rsid w:val="00CA271B"/>
    <w:rsid w:val="00CA391D"/>
    <w:rsid w:val="00CA3ACD"/>
    <w:rsid w:val="00CA4F8B"/>
    <w:rsid w:val="00CA5445"/>
    <w:rsid w:val="00CA5B8D"/>
    <w:rsid w:val="00CA6625"/>
    <w:rsid w:val="00CA74EA"/>
    <w:rsid w:val="00CB0007"/>
    <w:rsid w:val="00CB0046"/>
    <w:rsid w:val="00CB09DA"/>
    <w:rsid w:val="00CB0BD9"/>
    <w:rsid w:val="00CB1CAC"/>
    <w:rsid w:val="00CB1DE8"/>
    <w:rsid w:val="00CB1E3B"/>
    <w:rsid w:val="00CB1F1D"/>
    <w:rsid w:val="00CB20DE"/>
    <w:rsid w:val="00CB6350"/>
    <w:rsid w:val="00CB6795"/>
    <w:rsid w:val="00CB71F8"/>
    <w:rsid w:val="00CB75BE"/>
    <w:rsid w:val="00CC05FC"/>
    <w:rsid w:val="00CC180A"/>
    <w:rsid w:val="00CC26DB"/>
    <w:rsid w:val="00CC300C"/>
    <w:rsid w:val="00CC344F"/>
    <w:rsid w:val="00CC35AE"/>
    <w:rsid w:val="00CC3DAA"/>
    <w:rsid w:val="00CC4C2C"/>
    <w:rsid w:val="00CC4E2F"/>
    <w:rsid w:val="00CC5057"/>
    <w:rsid w:val="00CC61FD"/>
    <w:rsid w:val="00CC6DA0"/>
    <w:rsid w:val="00CC7886"/>
    <w:rsid w:val="00CC7B4F"/>
    <w:rsid w:val="00CD078F"/>
    <w:rsid w:val="00CD121E"/>
    <w:rsid w:val="00CD185D"/>
    <w:rsid w:val="00CD28F0"/>
    <w:rsid w:val="00CD3EB6"/>
    <w:rsid w:val="00CD3ED8"/>
    <w:rsid w:val="00CD497A"/>
    <w:rsid w:val="00CD5BFC"/>
    <w:rsid w:val="00CD72DF"/>
    <w:rsid w:val="00CD74B5"/>
    <w:rsid w:val="00CD761D"/>
    <w:rsid w:val="00CD76B5"/>
    <w:rsid w:val="00CD78B9"/>
    <w:rsid w:val="00CE05EE"/>
    <w:rsid w:val="00CE1D01"/>
    <w:rsid w:val="00CE2323"/>
    <w:rsid w:val="00CE2346"/>
    <w:rsid w:val="00CE2640"/>
    <w:rsid w:val="00CE3ED4"/>
    <w:rsid w:val="00CE41CD"/>
    <w:rsid w:val="00CE6F0F"/>
    <w:rsid w:val="00CF002F"/>
    <w:rsid w:val="00CF0246"/>
    <w:rsid w:val="00CF0FBC"/>
    <w:rsid w:val="00CF2483"/>
    <w:rsid w:val="00CF24E2"/>
    <w:rsid w:val="00CF393D"/>
    <w:rsid w:val="00CF3B6B"/>
    <w:rsid w:val="00CF4ABD"/>
    <w:rsid w:val="00CF4CF2"/>
    <w:rsid w:val="00CF571B"/>
    <w:rsid w:val="00CF5A53"/>
    <w:rsid w:val="00CF5D28"/>
    <w:rsid w:val="00CF68B8"/>
    <w:rsid w:val="00CF6A2E"/>
    <w:rsid w:val="00CF6CC2"/>
    <w:rsid w:val="00CF6EAD"/>
    <w:rsid w:val="00CF6F1E"/>
    <w:rsid w:val="00CF75C3"/>
    <w:rsid w:val="00CF7B8B"/>
    <w:rsid w:val="00D001F9"/>
    <w:rsid w:val="00D0036E"/>
    <w:rsid w:val="00D00BB7"/>
    <w:rsid w:val="00D01A25"/>
    <w:rsid w:val="00D01EAD"/>
    <w:rsid w:val="00D030F2"/>
    <w:rsid w:val="00D031A4"/>
    <w:rsid w:val="00D035B9"/>
    <w:rsid w:val="00D040B7"/>
    <w:rsid w:val="00D056A6"/>
    <w:rsid w:val="00D060FF"/>
    <w:rsid w:val="00D064E8"/>
    <w:rsid w:val="00D06546"/>
    <w:rsid w:val="00D06572"/>
    <w:rsid w:val="00D065CD"/>
    <w:rsid w:val="00D0724B"/>
    <w:rsid w:val="00D10608"/>
    <w:rsid w:val="00D12325"/>
    <w:rsid w:val="00D124C5"/>
    <w:rsid w:val="00D12761"/>
    <w:rsid w:val="00D13AE7"/>
    <w:rsid w:val="00D14127"/>
    <w:rsid w:val="00D14487"/>
    <w:rsid w:val="00D1465C"/>
    <w:rsid w:val="00D15375"/>
    <w:rsid w:val="00D15E7E"/>
    <w:rsid w:val="00D15F77"/>
    <w:rsid w:val="00D16058"/>
    <w:rsid w:val="00D16FDD"/>
    <w:rsid w:val="00D17BE0"/>
    <w:rsid w:val="00D20016"/>
    <w:rsid w:val="00D2030F"/>
    <w:rsid w:val="00D207A7"/>
    <w:rsid w:val="00D2279F"/>
    <w:rsid w:val="00D22AF1"/>
    <w:rsid w:val="00D22E93"/>
    <w:rsid w:val="00D23380"/>
    <w:rsid w:val="00D23E4C"/>
    <w:rsid w:val="00D242DA"/>
    <w:rsid w:val="00D24380"/>
    <w:rsid w:val="00D2446E"/>
    <w:rsid w:val="00D247EC"/>
    <w:rsid w:val="00D24A55"/>
    <w:rsid w:val="00D24F83"/>
    <w:rsid w:val="00D26448"/>
    <w:rsid w:val="00D264CE"/>
    <w:rsid w:val="00D26670"/>
    <w:rsid w:val="00D2670E"/>
    <w:rsid w:val="00D26910"/>
    <w:rsid w:val="00D27B8B"/>
    <w:rsid w:val="00D30090"/>
    <w:rsid w:val="00D30CF0"/>
    <w:rsid w:val="00D3113B"/>
    <w:rsid w:val="00D31681"/>
    <w:rsid w:val="00D3191C"/>
    <w:rsid w:val="00D31B6E"/>
    <w:rsid w:val="00D3232B"/>
    <w:rsid w:val="00D3239F"/>
    <w:rsid w:val="00D324A4"/>
    <w:rsid w:val="00D3250C"/>
    <w:rsid w:val="00D32606"/>
    <w:rsid w:val="00D328F6"/>
    <w:rsid w:val="00D345D4"/>
    <w:rsid w:val="00D3462C"/>
    <w:rsid w:val="00D34AA5"/>
    <w:rsid w:val="00D34DEB"/>
    <w:rsid w:val="00D35198"/>
    <w:rsid w:val="00D35511"/>
    <w:rsid w:val="00D3584B"/>
    <w:rsid w:val="00D358AB"/>
    <w:rsid w:val="00D35A85"/>
    <w:rsid w:val="00D35F97"/>
    <w:rsid w:val="00D36964"/>
    <w:rsid w:val="00D37A1A"/>
    <w:rsid w:val="00D37C77"/>
    <w:rsid w:val="00D40645"/>
    <w:rsid w:val="00D4081B"/>
    <w:rsid w:val="00D40E1A"/>
    <w:rsid w:val="00D413C3"/>
    <w:rsid w:val="00D42240"/>
    <w:rsid w:val="00D427C3"/>
    <w:rsid w:val="00D42EB8"/>
    <w:rsid w:val="00D42FED"/>
    <w:rsid w:val="00D43D3C"/>
    <w:rsid w:val="00D43E0B"/>
    <w:rsid w:val="00D441E2"/>
    <w:rsid w:val="00D44932"/>
    <w:rsid w:val="00D46111"/>
    <w:rsid w:val="00D4662F"/>
    <w:rsid w:val="00D46A4D"/>
    <w:rsid w:val="00D46F1B"/>
    <w:rsid w:val="00D474DA"/>
    <w:rsid w:val="00D474FA"/>
    <w:rsid w:val="00D475FB"/>
    <w:rsid w:val="00D47C16"/>
    <w:rsid w:val="00D47D22"/>
    <w:rsid w:val="00D5006C"/>
    <w:rsid w:val="00D502AF"/>
    <w:rsid w:val="00D50546"/>
    <w:rsid w:val="00D50764"/>
    <w:rsid w:val="00D50C12"/>
    <w:rsid w:val="00D51034"/>
    <w:rsid w:val="00D514A9"/>
    <w:rsid w:val="00D51A77"/>
    <w:rsid w:val="00D5267B"/>
    <w:rsid w:val="00D52BEB"/>
    <w:rsid w:val="00D52D2C"/>
    <w:rsid w:val="00D52D33"/>
    <w:rsid w:val="00D53649"/>
    <w:rsid w:val="00D53830"/>
    <w:rsid w:val="00D548D9"/>
    <w:rsid w:val="00D54FB3"/>
    <w:rsid w:val="00D55889"/>
    <w:rsid w:val="00D56B5F"/>
    <w:rsid w:val="00D57A3F"/>
    <w:rsid w:val="00D57AF0"/>
    <w:rsid w:val="00D603AE"/>
    <w:rsid w:val="00D607CC"/>
    <w:rsid w:val="00D61815"/>
    <w:rsid w:val="00D627D0"/>
    <w:rsid w:val="00D627E3"/>
    <w:rsid w:val="00D62DA7"/>
    <w:rsid w:val="00D62ECD"/>
    <w:rsid w:val="00D633EF"/>
    <w:rsid w:val="00D63D2F"/>
    <w:rsid w:val="00D64426"/>
    <w:rsid w:val="00D64475"/>
    <w:rsid w:val="00D64A2A"/>
    <w:rsid w:val="00D65A7F"/>
    <w:rsid w:val="00D65D78"/>
    <w:rsid w:val="00D66571"/>
    <w:rsid w:val="00D66AAA"/>
    <w:rsid w:val="00D66B04"/>
    <w:rsid w:val="00D6747E"/>
    <w:rsid w:val="00D67BC5"/>
    <w:rsid w:val="00D7021B"/>
    <w:rsid w:val="00D70D33"/>
    <w:rsid w:val="00D71862"/>
    <w:rsid w:val="00D71E7F"/>
    <w:rsid w:val="00D71FBA"/>
    <w:rsid w:val="00D721EB"/>
    <w:rsid w:val="00D7239B"/>
    <w:rsid w:val="00D723B7"/>
    <w:rsid w:val="00D724AA"/>
    <w:rsid w:val="00D724B2"/>
    <w:rsid w:val="00D72FE1"/>
    <w:rsid w:val="00D73077"/>
    <w:rsid w:val="00D736A2"/>
    <w:rsid w:val="00D73981"/>
    <w:rsid w:val="00D73C57"/>
    <w:rsid w:val="00D74198"/>
    <w:rsid w:val="00D742FF"/>
    <w:rsid w:val="00D7471C"/>
    <w:rsid w:val="00D74B82"/>
    <w:rsid w:val="00D75033"/>
    <w:rsid w:val="00D752C4"/>
    <w:rsid w:val="00D758B3"/>
    <w:rsid w:val="00D76074"/>
    <w:rsid w:val="00D76ADC"/>
    <w:rsid w:val="00D76F06"/>
    <w:rsid w:val="00D76F99"/>
    <w:rsid w:val="00D76FA8"/>
    <w:rsid w:val="00D77413"/>
    <w:rsid w:val="00D80B04"/>
    <w:rsid w:val="00D80FC6"/>
    <w:rsid w:val="00D81398"/>
    <w:rsid w:val="00D81B7A"/>
    <w:rsid w:val="00D81F10"/>
    <w:rsid w:val="00D82798"/>
    <w:rsid w:val="00D82BF2"/>
    <w:rsid w:val="00D839E0"/>
    <w:rsid w:val="00D84770"/>
    <w:rsid w:val="00D84A57"/>
    <w:rsid w:val="00D852BA"/>
    <w:rsid w:val="00D85E6B"/>
    <w:rsid w:val="00D87307"/>
    <w:rsid w:val="00D874DF"/>
    <w:rsid w:val="00D87A12"/>
    <w:rsid w:val="00D909E3"/>
    <w:rsid w:val="00D930E1"/>
    <w:rsid w:val="00D9354D"/>
    <w:rsid w:val="00D9415C"/>
    <w:rsid w:val="00D941F2"/>
    <w:rsid w:val="00D942CC"/>
    <w:rsid w:val="00D944E4"/>
    <w:rsid w:val="00D94D87"/>
    <w:rsid w:val="00D95227"/>
    <w:rsid w:val="00D95B31"/>
    <w:rsid w:val="00D95DCC"/>
    <w:rsid w:val="00D962DC"/>
    <w:rsid w:val="00D96599"/>
    <w:rsid w:val="00D97372"/>
    <w:rsid w:val="00DA046E"/>
    <w:rsid w:val="00DA106D"/>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9F7"/>
    <w:rsid w:val="00DB0AB8"/>
    <w:rsid w:val="00DB0D2A"/>
    <w:rsid w:val="00DB0F26"/>
    <w:rsid w:val="00DB11CD"/>
    <w:rsid w:val="00DB1DAB"/>
    <w:rsid w:val="00DB39D4"/>
    <w:rsid w:val="00DB3A47"/>
    <w:rsid w:val="00DB46D0"/>
    <w:rsid w:val="00DB46DF"/>
    <w:rsid w:val="00DB49B6"/>
    <w:rsid w:val="00DB4E06"/>
    <w:rsid w:val="00DB4E14"/>
    <w:rsid w:val="00DB59AB"/>
    <w:rsid w:val="00DB5A60"/>
    <w:rsid w:val="00DB5C26"/>
    <w:rsid w:val="00DB5E07"/>
    <w:rsid w:val="00DB6930"/>
    <w:rsid w:val="00DB6A80"/>
    <w:rsid w:val="00DB6C06"/>
    <w:rsid w:val="00DB7928"/>
    <w:rsid w:val="00DB7B06"/>
    <w:rsid w:val="00DC043D"/>
    <w:rsid w:val="00DC1986"/>
    <w:rsid w:val="00DC318A"/>
    <w:rsid w:val="00DC3A23"/>
    <w:rsid w:val="00DC3A9D"/>
    <w:rsid w:val="00DC4004"/>
    <w:rsid w:val="00DC4243"/>
    <w:rsid w:val="00DC5584"/>
    <w:rsid w:val="00DC6C1E"/>
    <w:rsid w:val="00DC7255"/>
    <w:rsid w:val="00DC72CE"/>
    <w:rsid w:val="00DC7716"/>
    <w:rsid w:val="00DC7951"/>
    <w:rsid w:val="00DD1B11"/>
    <w:rsid w:val="00DD1C4B"/>
    <w:rsid w:val="00DD1F7B"/>
    <w:rsid w:val="00DD229E"/>
    <w:rsid w:val="00DD29C6"/>
    <w:rsid w:val="00DD3029"/>
    <w:rsid w:val="00DD4D20"/>
    <w:rsid w:val="00DD55E0"/>
    <w:rsid w:val="00DD7D62"/>
    <w:rsid w:val="00DD7DC7"/>
    <w:rsid w:val="00DE18A3"/>
    <w:rsid w:val="00DE1904"/>
    <w:rsid w:val="00DE1DAA"/>
    <w:rsid w:val="00DE3DBB"/>
    <w:rsid w:val="00DE43A2"/>
    <w:rsid w:val="00DE4A74"/>
    <w:rsid w:val="00DE4B05"/>
    <w:rsid w:val="00DE4EE9"/>
    <w:rsid w:val="00DE541C"/>
    <w:rsid w:val="00DE737B"/>
    <w:rsid w:val="00DE7D3D"/>
    <w:rsid w:val="00DF0439"/>
    <w:rsid w:val="00DF100B"/>
    <w:rsid w:val="00DF1080"/>
    <w:rsid w:val="00DF11B7"/>
    <w:rsid w:val="00DF1A84"/>
    <w:rsid w:val="00DF2688"/>
    <w:rsid w:val="00DF2ED7"/>
    <w:rsid w:val="00DF4359"/>
    <w:rsid w:val="00DF5F4B"/>
    <w:rsid w:val="00DF6EC0"/>
    <w:rsid w:val="00DF73C1"/>
    <w:rsid w:val="00DF7511"/>
    <w:rsid w:val="00DF7751"/>
    <w:rsid w:val="00DFC41C"/>
    <w:rsid w:val="00E009B1"/>
    <w:rsid w:val="00E00BC3"/>
    <w:rsid w:val="00E011D7"/>
    <w:rsid w:val="00E0162B"/>
    <w:rsid w:val="00E01637"/>
    <w:rsid w:val="00E02532"/>
    <w:rsid w:val="00E031BB"/>
    <w:rsid w:val="00E0417B"/>
    <w:rsid w:val="00E0576C"/>
    <w:rsid w:val="00E068BC"/>
    <w:rsid w:val="00E06932"/>
    <w:rsid w:val="00E073F0"/>
    <w:rsid w:val="00E10112"/>
    <w:rsid w:val="00E10402"/>
    <w:rsid w:val="00E1061C"/>
    <w:rsid w:val="00E10761"/>
    <w:rsid w:val="00E108C1"/>
    <w:rsid w:val="00E10A74"/>
    <w:rsid w:val="00E11589"/>
    <w:rsid w:val="00E11D7A"/>
    <w:rsid w:val="00E11EEB"/>
    <w:rsid w:val="00E128F2"/>
    <w:rsid w:val="00E13E5A"/>
    <w:rsid w:val="00E13EE4"/>
    <w:rsid w:val="00E1443F"/>
    <w:rsid w:val="00E16463"/>
    <w:rsid w:val="00E16F82"/>
    <w:rsid w:val="00E1702B"/>
    <w:rsid w:val="00E17872"/>
    <w:rsid w:val="00E17A15"/>
    <w:rsid w:val="00E17F6F"/>
    <w:rsid w:val="00E20B20"/>
    <w:rsid w:val="00E2347D"/>
    <w:rsid w:val="00E239D1"/>
    <w:rsid w:val="00E23BE6"/>
    <w:rsid w:val="00E240B2"/>
    <w:rsid w:val="00E246B9"/>
    <w:rsid w:val="00E24D09"/>
    <w:rsid w:val="00E250C5"/>
    <w:rsid w:val="00E26727"/>
    <w:rsid w:val="00E26970"/>
    <w:rsid w:val="00E26B9F"/>
    <w:rsid w:val="00E26FED"/>
    <w:rsid w:val="00E2728F"/>
    <w:rsid w:val="00E27791"/>
    <w:rsid w:val="00E301BF"/>
    <w:rsid w:val="00E30F2D"/>
    <w:rsid w:val="00E311BD"/>
    <w:rsid w:val="00E3179C"/>
    <w:rsid w:val="00E319DB"/>
    <w:rsid w:val="00E31AFC"/>
    <w:rsid w:val="00E3250F"/>
    <w:rsid w:val="00E32ED7"/>
    <w:rsid w:val="00E33861"/>
    <w:rsid w:val="00E33FB4"/>
    <w:rsid w:val="00E3409E"/>
    <w:rsid w:val="00E342AE"/>
    <w:rsid w:val="00E34F76"/>
    <w:rsid w:val="00E35B21"/>
    <w:rsid w:val="00E3618A"/>
    <w:rsid w:val="00E37BE5"/>
    <w:rsid w:val="00E4174B"/>
    <w:rsid w:val="00E41968"/>
    <w:rsid w:val="00E41A27"/>
    <w:rsid w:val="00E41AB4"/>
    <w:rsid w:val="00E425D1"/>
    <w:rsid w:val="00E42737"/>
    <w:rsid w:val="00E43421"/>
    <w:rsid w:val="00E44906"/>
    <w:rsid w:val="00E44C0C"/>
    <w:rsid w:val="00E45118"/>
    <w:rsid w:val="00E45C77"/>
    <w:rsid w:val="00E4608B"/>
    <w:rsid w:val="00E46D7F"/>
    <w:rsid w:val="00E475C2"/>
    <w:rsid w:val="00E501D3"/>
    <w:rsid w:val="00E50B90"/>
    <w:rsid w:val="00E51723"/>
    <w:rsid w:val="00E5306F"/>
    <w:rsid w:val="00E53A01"/>
    <w:rsid w:val="00E5567C"/>
    <w:rsid w:val="00E55DDA"/>
    <w:rsid w:val="00E564C4"/>
    <w:rsid w:val="00E567C9"/>
    <w:rsid w:val="00E5721F"/>
    <w:rsid w:val="00E5797A"/>
    <w:rsid w:val="00E57E1A"/>
    <w:rsid w:val="00E60170"/>
    <w:rsid w:val="00E604C4"/>
    <w:rsid w:val="00E6063D"/>
    <w:rsid w:val="00E60809"/>
    <w:rsid w:val="00E61300"/>
    <w:rsid w:val="00E620F7"/>
    <w:rsid w:val="00E633C8"/>
    <w:rsid w:val="00E635B9"/>
    <w:rsid w:val="00E63E04"/>
    <w:rsid w:val="00E646AE"/>
    <w:rsid w:val="00E64CD4"/>
    <w:rsid w:val="00E64F0E"/>
    <w:rsid w:val="00E65D15"/>
    <w:rsid w:val="00E66CD8"/>
    <w:rsid w:val="00E67802"/>
    <w:rsid w:val="00E67A69"/>
    <w:rsid w:val="00E67EE5"/>
    <w:rsid w:val="00E7013A"/>
    <w:rsid w:val="00E70196"/>
    <w:rsid w:val="00E70267"/>
    <w:rsid w:val="00E70E20"/>
    <w:rsid w:val="00E72779"/>
    <w:rsid w:val="00E72AA9"/>
    <w:rsid w:val="00E72C6B"/>
    <w:rsid w:val="00E73AB7"/>
    <w:rsid w:val="00E7401F"/>
    <w:rsid w:val="00E741AC"/>
    <w:rsid w:val="00E74F5D"/>
    <w:rsid w:val="00E75728"/>
    <w:rsid w:val="00E7599D"/>
    <w:rsid w:val="00E76034"/>
    <w:rsid w:val="00E76146"/>
    <w:rsid w:val="00E764A5"/>
    <w:rsid w:val="00E77402"/>
    <w:rsid w:val="00E77E00"/>
    <w:rsid w:val="00E803F2"/>
    <w:rsid w:val="00E80440"/>
    <w:rsid w:val="00E817E0"/>
    <w:rsid w:val="00E8283B"/>
    <w:rsid w:val="00E82EE4"/>
    <w:rsid w:val="00E831E7"/>
    <w:rsid w:val="00E843B5"/>
    <w:rsid w:val="00E84A3B"/>
    <w:rsid w:val="00E85307"/>
    <w:rsid w:val="00E855C9"/>
    <w:rsid w:val="00E85B0A"/>
    <w:rsid w:val="00E868DB"/>
    <w:rsid w:val="00E86D87"/>
    <w:rsid w:val="00E87742"/>
    <w:rsid w:val="00E87980"/>
    <w:rsid w:val="00E90404"/>
    <w:rsid w:val="00E907E4"/>
    <w:rsid w:val="00E90A24"/>
    <w:rsid w:val="00E90C34"/>
    <w:rsid w:val="00E919AC"/>
    <w:rsid w:val="00E92810"/>
    <w:rsid w:val="00E9321C"/>
    <w:rsid w:val="00E93499"/>
    <w:rsid w:val="00E93CB3"/>
    <w:rsid w:val="00E942A9"/>
    <w:rsid w:val="00E946A6"/>
    <w:rsid w:val="00E947E4"/>
    <w:rsid w:val="00E9480A"/>
    <w:rsid w:val="00E952B0"/>
    <w:rsid w:val="00E95A1A"/>
    <w:rsid w:val="00E9616B"/>
    <w:rsid w:val="00E96A29"/>
    <w:rsid w:val="00E96B28"/>
    <w:rsid w:val="00E96FE6"/>
    <w:rsid w:val="00E973A1"/>
    <w:rsid w:val="00EA0635"/>
    <w:rsid w:val="00EA0F54"/>
    <w:rsid w:val="00EA1059"/>
    <w:rsid w:val="00EA1D43"/>
    <w:rsid w:val="00EA200F"/>
    <w:rsid w:val="00EA2EB0"/>
    <w:rsid w:val="00EA3B19"/>
    <w:rsid w:val="00EA3C3B"/>
    <w:rsid w:val="00EA4C04"/>
    <w:rsid w:val="00EA4EC9"/>
    <w:rsid w:val="00EA568E"/>
    <w:rsid w:val="00EA5E0F"/>
    <w:rsid w:val="00EA6FE4"/>
    <w:rsid w:val="00EA7051"/>
    <w:rsid w:val="00EA798D"/>
    <w:rsid w:val="00EA7F4C"/>
    <w:rsid w:val="00EB015A"/>
    <w:rsid w:val="00EB16D3"/>
    <w:rsid w:val="00EB1D47"/>
    <w:rsid w:val="00EB2146"/>
    <w:rsid w:val="00EB21C7"/>
    <w:rsid w:val="00EB2317"/>
    <w:rsid w:val="00EB26C6"/>
    <w:rsid w:val="00EB2784"/>
    <w:rsid w:val="00EB279B"/>
    <w:rsid w:val="00EB2ABB"/>
    <w:rsid w:val="00EB2B18"/>
    <w:rsid w:val="00EB4F83"/>
    <w:rsid w:val="00EB584C"/>
    <w:rsid w:val="00EB5863"/>
    <w:rsid w:val="00EB5D88"/>
    <w:rsid w:val="00EB6A9A"/>
    <w:rsid w:val="00EB6D13"/>
    <w:rsid w:val="00EB6D14"/>
    <w:rsid w:val="00EB7307"/>
    <w:rsid w:val="00EB772D"/>
    <w:rsid w:val="00EB7D26"/>
    <w:rsid w:val="00EC0DCD"/>
    <w:rsid w:val="00EC14B0"/>
    <w:rsid w:val="00EC15B3"/>
    <w:rsid w:val="00EC1D64"/>
    <w:rsid w:val="00EC204E"/>
    <w:rsid w:val="00EC20A7"/>
    <w:rsid w:val="00EC249E"/>
    <w:rsid w:val="00EC2C15"/>
    <w:rsid w:val="00EC2CFF"/>
    <w:rsid w:val="00EC2DFB"/>
    <w:rsid w:val="00EC37EE"/>
    <w:rsid w:val="00EC4904"/>
    <w:rsid w:val="00EC4DF6"/>
    <w:rsid w:val="00EC5F2F"/>
    <w:rsid w:val="00EC630F"/>
    <w:rsid w:val="00EC651E"/>
    <w:rsid w:val="00EC65E5"/>
    <w:rsid w:val="00EC692E"/>
    <w:rsid w:val="00EC745E"/>
    <w:rsid w:val="00EC775C"/>
    <w:rsid w:val="00EC7EAF"/>
    <w:rsid w:val="00ED07C9"/>
    <w:rsid w:val="00ED0888"/>
    <w:rsid w:val="00ED1327"/>
    <w:rsid w:val="00ED1A2F"/>
    <w:rsid w:val="00ED1B75"/>
    <w:rsid w:val="00ED27C3"/>
    <w:rsid w:val="00ED2AE2"/>
    <w:rsid w:val="00ED2C5A"/>
    <w:rsid w:val="00ED2D31"/>
    <w:rsid w:val="00ED33AE"/>
    <w:rsid w:val="00ED35B7"/>
    <w:rsid w:val="00ED3775"/>
    <w:rsid w:val="00ED4A6D"/>
    <w:rsid w:val="00ED6D4A"/>
    <w:rsid w:val="00ED721A"/>
    <w:rsid w:val="00ED738C"/>
    <w:rsid w:val="00ED749B"/>
    <w:rsid w:val="00ED7918"/>
    <w:rsid w:val="00ED7FD3"/>
    <w:rsid w:val="00EE0E5D"/>
    <w:rsid w:val="00EE11C2"/>
    <w:rsid w:val="00EE289A"/>
    <w:rsid w:val="00EE2A61"/>
    <w:rsid w:val="00EE3663"/>
    <w:rsid w:val="00EE3833"/>
    <w:rsid w:val="00EE41C4"/>
    <w:rsid w:val="00EE49E0"/>
    <w:rsid w:val="00EE4CF4"/>
    <w:rsid w:val="00EE5400"/>
    <w:rsid w:val="00EE58B6"/>
    <w:rsid w:val="00EE5A27"/>
    <w:rsid w:val="00EE5E06"/>
    <w:rsid w:val="00EE6C5A"/>
    <w:rsid w:val="00EE6E77"/>
    <w:rsid w:val="00EE74FE"/>
    <w:rsid w:val="00EE76A9"/>
    <w:rsid w:val="00EE799E"/>
    <w:rsid w:val="00EE7CA8"/>
    <w:rsid w:val="00EE7FA7"/>
    <w:rsid w:val="00EF0099"/>
    <w:rsid w:val="00EF0322"/>
    <w:rsid w:val="00EF1093"/>
    <w:rsid w:val="00EF1FCB"/>
    <w:rsid w:val="00EF21C3"/>
    <w:rsid w:val="00EF2676"/>
    <w:rsid w:val="00EF2C14"/>
    <w:rsid w:val="00EF2E6B"/>
    <w:rsid w:val="00EF53DC"/>
    <w:rsid w:val="00EF54D1"/>
    <w:rsid w:val="00EF5908"/>
    <w:rsid w:val="00EF6255"/>
    <w:rsid w:val="00EF6508"/>
    <w:rsid w:val="00EF67BB"/>
    <w:rsid w:val="00EF7219"/>
    <w:rsid w:val="00EF72F9"/>
    <w:rsid w:val="00F0021E"/>
    <w:rsid w:val="00F0030E"/>
    <w:rsid w:val="00F00CD1"/>
    <w:rsid w:val="00F01205"/>
    <w:rsid w:val="00F0123F"/>
    <w:rsid w:val="00F0144D"/>
    <w:rsid w:val="00F01476"/>
    <w:rsid w:val="00F01E6B"/>
    <w:rsid w:val="00F0241C"/>
    <w:rsid w:val="00F031EE"/>
    <w:rsid w:val="00F03C4B"/>
    <w:rsid w:val="00F05615"/>
    <w:rsid w:val="00F05658"/>
    <w:rsid w:val="00F05759"/>
    <w:rsid w:val="00F06061"/>
    <w:rsid w:val="00F064EC"/>
    <w:rsid w:val="00F07441"/>
    <w:rsid w:val="00F07F39"/>
    <w:rsid w:val="00F10CB9"/>
    <w:rsid w:val="00F110CD"/>
    <w:rsid w:val="00F110D5"/>
    <w:rsid w:val="00F11780"/>
    <w:rsid w:val="00F117C1"/>
    <w:rsid w:val="00F1193E"/>
    <w:rsid w:val="00F12006"/>
    <w:rsid w:val="00F12351"/>
    <w:rsid w:val="00F15193"/>
    <w:rsid w:val="00F15BCC"/>
    <w:rsid w:val="00F16739"/>
    <w:rsid w:val="00F16DE2"/>
    <w:rsid w:val="00F2052B"/>
    <w:rsid w:val="00F21339"/>
    <w:rsid w:val="00F21828"/>
    <w:rsid w:val="00F22183"/>
    <w:rsid w:val="00F2260F"/>
    <w:rsid w:val="00F2354D"/>
    <w:rsid w:val="00F242AD"/>
    <w:rsid w:val="00F247F2"/>
    <w:rsid w:val="00F248FB"/>
    <w:rsid w:val="00F2518F"/>
    <w:rsid w:val="00F252A8"/>
    <w:rsid w:val="00F255D9"/>
    <w:rsid w:val="00F265F7"/>
    <w:rsid w:val="00F27FA6"/>
    <w:rsid w:val="00F323E8"/>
    <w:rsid w:val="00F33AF9"/>
    <w:rsid w:val="00F33DC8"/>
    <w:rsid w:val="00F34444"/>
    <w:rsid w:val="00F34E3F"/>
    <w:rsid w:val="00F34EF8"/>
    <w:rsid w:val="00F3643F"/>
    <w:rsid w:val="00F3686F"/>
    <w:rsid w:val="00F376FB"/>
    <w:rsid w:val="00F378F1"/>
    <w:rsid w:val="00F403A1"/>
    <w:rsid w:val="00F403DB"/>
    <w:rsid w:val="00F4065A"/>
    <w:rsid w:val="00F4275C"/>
    <w:rsid w:val="00F427C1"/>
    <w:rsid w:val="00F43103"/>
    <w:rsid w:val="00F434B2"/>
    <w:rsid w:val="00F45693"/>
    <w:rsid w:val="00F469E3"/>
    <w:rsid w:val="00F511F0"/>
    <w:rsid w:val="00F52339"/>
    <w:rsid w:val="00F5277A"/>
    <w:rsid w:val="00F532E8"/>
    <w:rsid w:val="00F537FF"/>
    <w:rsid w:val="00F54563"/>
    <w:rsid w:val="00F54873"/>
    <w:rsid w:val="00F54E36"/>
    <w:rsid w:val="00F560FE"/>
    <w:rsid w:val="00F561E2"/>
    <w:rsid w:val="00F60CD6"/>
    <w:rsid w:val="00F6111C"/>
    <w:rsid w:val="00F614C0"/>
    <w:rsid w:val="00F61647"/>
    <w:rsid w:val="00F62ABE"/>
    <w:rsid w:val="00F64279"/>
    <w:rsid w:val="00F657CF"/>
    <w:rsid w:val="00F65808"/>
    <w:rsid w:val="00F6587D"/>
    <w:rsid w:val="00F661ED"/>
    <w:rsid w:val="00F66A00"/>
    <w:rsid w:val="00F66CFB"/>
    <w:rsid w:val="00F67C51"/>
    <w:rsid w:val="00F70C73"/>
    <w:rsid w:val="00F713A3"/>
    <w:rsid w:val="00F719E0"/>
    <w:rsid w:val="00F71A8F"/>
    <w:rsid w:val="00F74B74"/>
    <w:rsid w:val="00F75330"/>
    <w:rsid w:val="00F75B66"/>
    <w:rsid w:val="00F76BD9"/>
    <w:rsid w:val="00F80318"/>
    <w:rsid w:val="00F803D0"/>
    <w:rsid w:val="00F80423"/>
    <w:rsid w:val="00F80703"/>
    <w:rsid w:val="00F80948"/>
    <w:rsid w:val="00F81387"/>
    <w:rsid w:val="00F82134"/>
    <w:rsid w:val="00F822E3"/>
    <w:rsid w:val="00F82866"/>
    <w:rsid w:val="00F830F3"/>
    <w:rsid w:val="00F83F60"/>
    <w:rsid w:val="00F841FB"/>
    <w:rsid w:val="00F84421"/>
    <w:rsid w:val="00F8449B"/>
    <w:rsid w:val="00F846FE"/>
    <w:rsid w:val="00F8473A"/>
    <w:rsid w:val="00F84B44"/>
    <w:rsid w:val="00F854AA"/>
    <w:rsid w:val="00F85691"/>
    <w:rsid w:val="00F856E5"/>
    <w:rsid w:val="00F8639E"/>
    <w:rsid w:val="00F87032"/>
    <w:rsid w:val="00F87094"/>
    <w:rsid w:val="00F87819"/>
    <w:rsid w:val="00F87AB3"/>
    <w:rsid w:val="00F87AC9"/>
    <w:rsid w:val="00F913DC"/>
    <w:rsid w:val="00F9184A"/>
    <w:rsid w:val="00F91962"/>
    <w:rsid w:val="00F91DDA"/>
    <w:rsid w:val="00F93218"/>
    <w:rsid w:val="00F9397A"/>
    <w:rsid w:val="00F93A37"/>
    <w:rsid w:val="00F93A7F"/>
    <w:rsid w:val="00F94182"/>
    <w:rsid w:val="00F9431F"/>
    <w:rsid w:val="00F944D9"/>
    <w:rsid w:val="00F94DB3"/>
    <w:rsid w:val="00F95C9C"/>
    <w:rsid w:val="00F95FE6"/>
    <w:rsid w:val="00F96490"/>
    <w:rsid w:val="00F96500"/>
    <w:rsid w:val="00F96DEE"/>
    <w:rsid w:val="00F96E2E"/>
    <w:rsid w:val="00F97F32"/>
    <w:rsid w:val="00FA0008"/>
    <w:rsid w:val="00FA07CA"/>
    <w:rsid w:val="00FA0C8A"/>
    <w:rsid w:val="00FA0F0E"/>
    <w:rsid w:val="00FA17EF"/>
    <w:rsid w:val="00FA1807"/>
    <w:rsid w:val="00FA229D"/>
    <w:rsid w:val="00FA2806"/>
    <w:rsid w:val="00FA2C35"/>
    <w:rsid w:val="00FA31E7"/>
    <w:rsid w:val="00FA3570"/>
    <w:rsid w:val="00FA413A"/>
    <w:rsid w:val="00FA4144"/>
    <w:rsid w:val="00FA4DDF"/>
    <w:rsid w:val="00FA5C71"/>
    <w:rsid w:val="00FA645E"/>
    <w:rsid w:val="00FA6A01"/>
    <w:rsid w:val="00FA6CD7"/>
    <w:rsid w:val="00FA6E7F"/>
    <w:rsid w:val="00FA7114"/>
    <w:rsid w:val="00FB052D"/>
    <w:rsid w:val="00FB0CEF"/>
    <w:rsid w:val="00FB153B"/>
    <w:rsid w:val="00FB1BE4"/>
    <w:rsid w:val="00FB22D7"/>
    <w:rsid w:val="00FB2379"/>
    <w:rsid w:val="00FB3CB7"/>
    <w:rsid w:val="00FB4B8A"/>
    <w:rsid w:val="00FB5152"/>
    <w:rsid w:val="00FB5B0A"/>
    <w:rsid w:val="00FB5F8F"/>
    <w:rsid w:val="00FB602F"/>
    <w:rsid w:val="00FB6451"/>
    <w:rsid w:val="00FB680E"/>
    <w:rsid w:val="00FB6A75"/>
    <w:rsid w:val="00FB6B73"/>
    <w:rsid w:val="00FB796F"/>
    <w:rsid w:val="00FB7A0B"/>
    <w:rsid w:val="00FB7F78"/>
    <w:rsid w:val="00FC0065"/>
    <w:rsid w:val="00FC062F"/>
    <w:rsid w:val="00FC0754"/>
    <w:rsid w:val="00FC0E12"/>
    <w:rsid w:val="00FC298C"/>
    <w:rsid w:val="00FC3AEE"/>
    <w:rsid w:val="00FC5C33"/>
    <w:rsid w:val="00FC6238"/>
    <w:rsid w:val="00FC62CA"/>
    <w:rsid w:val="00FC687B"/>
    <w:rsid w:val="00FC749F"/>
    <w:rsid w:val="00FC78AA"/>
    <w:rsid w:val="00FC7951"/>
    <w:rsid w:val="00FC7EAE"/>
    <w:rsid w:val="00FD1689"/>
    <w:rsid w:val="00FD2030"/>
    <w:rsid w:val="00FD236B"/>
    <w:rsid w:val="00FD2785"/>
    <w:rsid w:val="00FD29DC"/>
    <w:rsid w:val="00FD33FC"/>
    <w:rsid w:val="00FD3730"/>
    <w:rsid w:val="00FD3ADE"/>
    <w:rsid w:val="00FD3B08"/>
    <w:rsid w:val="00FD42F5"/>
    <w:rsid w:val="00FD4806"/>
    <w:rsid w:val="00FD4BA4"/>
    <w:rsid w:val="00FD534E"/>
    <w:rsid w:val="00FD56C7"/>
    <w:rsid w:val="00FD587F"/>
    <w:rsid w:val="00FD5CBB"/>
    <w:rsid w:val="00FD6564"/>
    <w:rsid w:val="00FD6B74"/>
    <w:rsid w:val="00FD6F02"/>
    <w:rsid w:val="00FD70AE"/>
    <w:rsid w:val="00FD718E"/>
    <w:rsid w:val="00FE002E"/>
    <w:rsid w:val="00FE188A"/>
    <w:rsid w:val="00FE2398"/>
    <w:rsid w:val="00FE3566"/>
    <w:rsid w:val="00FE35DA"/>
    <w:rsid w:val="00FE515A"/>
    <w:rsid w:val="00FE5421"/>
    <w:rsid w:val="00FE5624"/>
    <w:rsid w:val="00FE5D2C"/>
    <w:rsid w:val="00FE5FBF"/>
    <w:rsid w:val="00FE6C25"/>
    <w:rsid w:val="00FF033A"/>
    <w:rsid w:val="00FF0620"/>
    <w:rsid w:val="00FF0964"/>
    <w:rsid w:val="00FF0F67"/>
    <w:rsid w:val="00FF16F2"/>
    <w:rsid w:val="00FF1F9B"/>
    <w:rsid w:val="00FF2B42"/>
    <w:rsid w:val="00FF2D5B"/>
    <w:rsid w:val="00FF3B7F"/>
    <w:rsid w:val="00FF4F92"/>
    <w:rsid w:val="00FF54EB"/>
    <w:rsid w:val="00FF5FCA"/>
    <w:rsid w:val="00FF61AE"/>
    <w:rsid w:val="00FF6822"/>
    <w:rsid w:val="00FF73D0"/>
    <w:rsid w:val="00FF77DE"/>
    <w:rsid w:val="0116A9CC"/>
    <w:rsid w:val="01453FCB"/>
    <w:rsid w:val="0162DBB3"/>
    <w:rsid w:val="016ABA6B"/>
    <w:rsid w:val="0172991E"/>
    <w:rsid w:val="0178696D"/>
    <w:rsid w:val="017A53D3"/>
    <w:rsid w:val="01808ED3"/>
    <w:rsid w:val="018DA053"/>
    <w:rsid w:val="0197AE05"/>
    <w:rsid w:val="01B19BC0"/>
    <w:rsid w:val="01D1EF8E"/>
    <w:rsid w:val="01EC3FF1"/>
    <w:rsid w:val="0215524A"/>
    <w:rsid w:val="02292DAF"/>
    <w:rsid w:val="022DDA9C"/>
    <w:rsid w:val="028B31E4"/>
    <w:rsid w:val="02912631"/>
    <w:rsid w:val="02A62ED5"/>
    <w:rsid w:val="02B95C11"/>
    <w:rsid w:val="02BD7090"/>
    <w:rsid w:val="02F1C95D"/>
    <w:rsid w:val="02FEAC14"/>
    <w:rsid w:val="0311F64F"/>
    <w:rsid w:val="031F581F"/>
    <w:rsid w:val="0326C793"/>
    <w:rsid w:val="0337518C"/>
    <w:rsid w:val="03493E3C"/>
    <w:rsid w:val="034F4AF9"/>
    <w:rsid w:val="036684C9"/>
    <w:rsid w:val="03745BF0"/>
    <w:rsid w:val="037F65C1"/>
    <w:rsid w:val="038B3FD3"/>
    <w:rsid w:val="03B21637"/>
    <w:rsid w:val="03B83D55"/>
    <w:rsid w:val="03E0C0BB"/>
    <w:rsid w:val="041295A8"/>
    <w:rsid w:val="042584D9"/>
    <w:rsid w:val="043ABBBF"/>
    <w:rsid w:val="043BAE52"/>
    <w:rsid w:val="043C9B1A"/>
    <w:rsid w:val="0444D359"/>
    <w:rsid w:val="04842CCA"/>
    <w:rsid w:val="049BCA66"/>
    <w:rsid w:val="04C8C7E8"/>
    <w:rsid w:val="04E14FF7"/>
    <w:rsid w:val="04E3C54C"/>
    <w:rsid w:val="04E525F7"/>
    <w:rsid w:val="04F000F1"/>
    <w:rsid w:val="0510F59F"/>
    <w:rsid w:val="051B400A"/>
    <w:rsid w:val="05262C85"/>
    <w:rsid w:val="05339113"/>
    <w:rsid w:val="053AEF2A"/>
    <w:rsid w:val="055A997B"/>
    <w:rsid w:val="05849808"/>
    <w:rsid w:val="0587FC9F"/>
    <w:rsid w:val="058BED1B"/>
    <w:rsid w:val="059F906A"/>
    <w:rsid w:val="05CC8DEC"/>
    <w:rsid w:val="05D9807D"/>
    <w:rsid w:val="05EF5B8E"/>
    <w:rsid w:val="05F479DA"/>
    <w:rsid w:val="05FDD521"/>
    <w:rsid w:val="062E3B52"/>
    <w:rsid w:val="063BB783"/>
    <w:rsid w:val="06614322"/>
    <w:rsid w:val="066501F2"/>
    <w:rsid w:val="0675A14A"/>
    <w:rsid w:val="067D84FF"/>
    <w:rsid w:val="06909EAE"/>
    <w:rsid w:val="06ADA93C"/>
    <w:rsid w:val="06B2ED1E"/>
    <w:rsid w:val="06B4CCEC"/>
    <w:rsid w:val="06C16789"/>
    <w:rsid w:val="06C9D101"/>
    <w:rsid w:val="06CFF81F"/>
    <w:rsid w:val="07003A3B"/>
    <w:rsid w:val="0702931F"/>
    <w:rsid w:val="07122434"/>
    <w:rsid w:val="071D9B78"/>
    <w:rsid w:val="07221470"/>
    <w:rsid w:val="0725D316"/>
    <w:rsid w:val="072A25F4"/>
    <w:rsid w:val="07482DE5"/>
    <w:rsid w:val="076F1CE3"/>
    <w:rsid w:val="0780BC61"/>
    <w:rsid w:val="078DE1C3"/>
    <w:rsid w:val="07A29EF3"/>
    <w:rsid w:val="07A8DA25"/>
    <w:rsid w:val="07AAD996"/>
    <w:rsid w:val="07AD6314"/>
    <w:rsid w:val="07D5C2EC"/>
    <w:rsid w:val="07EE36B6"/>
    <w:rsid w:val="08081236"/>
    <w:rsid w:val="08254BD2"/>
    <w:rsid w:val="0831B374"/>
    <w:rsid w:val="083DD2CF"/>
    <w:rsid w:val="0853AA1A"/>
    <w:rsid w:val="085A8556"/>
    <w:rsid w:val="085F99E7"/>
    <w:rsid w:val="085FF856"/>
    <w:rsid w:val="08644E74"/>
    <w:rsid w:val="087CD181"/>
    <w:rsid w:val="08842694"/>
    <w:rsid w:val="088EA3D0"/>
    <w:rsid w:val="089987F8"/>
    <w:rsid w:val="08A19546"/>
    <w:rsid w:val="08A5A786"/>
    <w:rsid w:val="08AE43C9"/>
    <w:rsid w:val="08BF05E9"/>
    <w:rsid w:val="08C95054"/>
    <w:rsid w:val="08E86C03"/>
    <w:rsid w:val="090425DA"/>
    <w:rsid w:val="090B84BC"/>
    <w:rsid w:val="0914F0A7"/>
    <w:rsid w:val="09231C77"/>
    <w:rsid w:val="09336FAF"/>
    <w:rsid w:val="0933A280"/>
    <w:rsid w:val="0955A8DE"/>
    <w:rsid w:val="097BC1A6"/>
    <w:rsid w:val="09818851"/>
    <w:rsid w:val="098D2E45"/>
    <w:rsid w:val="09A6DF47"/>
    <w:rsid w:val="09BA8686"/>
    <w:rsid w:val="09C27CF9"/>
    <w:rsid w:val="09C7A7F8"/>
    <w:rsid w:val="09D49D1E"/>
    <w:rsid w:val="09E44631"/>
    <w:rsid w:val="09E72949"/>
    <w:rsid w:val="09EE7E5C"/>
    <w:rsid w:val="09EF654B"/>
    <w:rsid w:val="09F2D7B7"/>
    <w:rsid w:val="0A36753B"/>
    <w:rsid w:val="0A385509"/>
    <w:rsid w:val="0A41244D"/>
    <w:rsid w:val="0A4D591E"/>
    <w:rsid w:val="0A5DFD78"/>
    <w:rsid w:val="0A65528B"/>
    <w:rsid w:val="0A9D9DD3"/>
    <w:rsid w:val="0AA569BC"/>
    <w:rsid w:val="0AB05637"/>
    <w:rsid w:val="0AC84FA4"/>
    <w:rsid w:val="0AD73BF1"/>
    <w:rsid w:val="0ADD720A"/>
    <w:rsid w:val="0AE04911"/>
    <w:rsid w:val="0B0D7964"/>
    <w:rsid w:val="0B10B788"/>
    <w:rsid w:val="0B34C122"/>
    <w:rsid w:val="0B36DF7E"/>
    <w:rsid w:val="0B496E3E"/>
    <w:rsid w:val="0B4C97B1"/>
    <w:rsid w:val="0B5B408D"/>
    <w:rsid w:val="0B6EB10B"/>
    <w:rsid w:val="0B7AC1DE"/>
    <w:rsid w:val="0B7F53F7"/>
    <w:rsid w:val="0B8DDF97"/>
    <w:rsid w:val="0BA33671"/>
    <w:rsid w:val="0BAC8B91"/>
    <w:rsid w:val="0BB508C0"/>
    <w:rsid w:val="0BBFB8CD"/>
    <w:rsid w:val="0BC15AEC"/>
    <w:rsid w:val="0BC85540"/>
    <w:rsid w:val="0BCA804F"/>
    <w:rsid w:val="0BE0BDEC"/>
    <w:rsid w:val="0BF606E0"/>
    <w:rsid w:val="0C104C1F"/>
    <w:rsid w:val="0C122BED"/>
    <w:rsid w:val="0C159084"/>
    <w:rsid w:val="0C620704"/>
    <w:rsid w:val="0C67A1F2"/>
    <w:rsid w:val="0C6F8335"/>
    <w:rsid w:val="0CB9ED24"/>
    <w:rsid w:val="0CE8CCB9"/>
    <w:rsid w:val="0D193A65"/>
    <w:rsid w:val="0D1ABBEE"/>
    <w:rsid w:val="0D288796"/>
    <w:rsid w:val="0D291F0E"/>
    <w:rsid w:val="0D5AC12A"/>
    <w:rsid w:val="0D6AA7D7"/>
    <w:rsid w:val="0D720679"/>
    <w:rsid w:val="0D756B10"/>
    <w:rsid w:val="0D7EFA74"/>
    <w:rsid w:val="0D8772A8"/>
    <w:rsid w:val="0DB7E457"/>
    <w:rsid w:val="0DBD5757"/>
    <w:rsid w:val="0DC4AC6A"/>
    <w:rsid w:val="0E2DD197"/>
    <w:rsid w:val="0E36A0DB"/>
    <w:rsid w:val="0E494C41"/>
    <w:rsid w:val="0E5C494A"/>
    <w:rsid w:val="0E7570AC"/>
    <w:rsid w:val="0E9AE64A"/>
    <w:rsid w:val="0E9C6035"/>
    <w:rsid w:val="0EA3224C"/>
    <w:rsid w:val="0EA5D2C5"/>
    <w:rsid w:val="0EB02368"/>
    <w:rsid w:val="0EBA679B"/>
    <w:rsid w:val="0EBC92AA"/>
    <w:rsid w:val="0ED5F870"/>
    <w:rsid w:val="0EE00622"/>
    <w:rsid w:val="0EE15724"/>
    <w:rsid w:val="0EE86EEA"/>
    <w:rsid w:val="0EEFA11F"/>
    <w:rsid w:val="0EFF5E8A"/>
    <w:rsid w:val="0F06E66E"/>
    <w:rsid w:val="0F1516BD"/>
    <w:rsid w:val="0F1F0DAA"/>
    <w:rsid w:val="0F23E6D7"/>
    <w:rsid w:val="0F265975"/>
    <w:rsid w:val="0F2B98F6"/>
    <w:rsid w:val="0F4728D0"/>
    <w:rsid w:val="0F50BD1B"/>
    <w:rsid w:val="0F5D411D"/>
    <w:rsid w:val="0FB0DF3D"/>
    <w:rsid w:val="0FD38A01"/>
    <w:rsid w:val="0FD9FCE3"/>
    <w:rsid w:val="0FEFAF0E"/>
    <w:rsid w:val="100A4B9F"/>
    <w:rsid w:val="10337DE1"/>
    <w:rsid w:val="1039A663"/>
    <w:rsid w:val="1046AB1D"/>
    <w:rsid w:val="10593A07"/>
    <w:rsid w:val="1061A37F"/>
    <w:rsid w:val="1067CA9D"/>
    <w:rsid w:val="106FA87D"/>
    <w:rsid w:val="108691BF"/>
    <w:rsid w:val="108D442B"/>
    <w:rsid w:val="109B09C8"/>
    <w:rsid w:val="10BE9D40"/>
    <w:rsid w:val="10C2A004"/>
    <w:rsid w:val="10C97803"/>
    <w:rsid w:val="10E807B4"/>
    <w:rsid w:val="10F31941"/>
    <w:rsid w:val="1109E603"/>
    <w:rsid w:val="1119EFA5"/>
    <w:rsid w:val="111EAF41"/>
    <w:rsid w:val="111EB9ED"/>
    <w:rsid w:val="111FE3F2"/>
    <w:rsid w:val="113B74C7"/>
    <w:rsid w:val="11490B83"/>
    <w:rsid w:val="1156165A"/>
    <w:rsid w:val="1158D8E1"/>
    <w:rsid w:val="116AD8FF"/>
    <w:rsid w:val="1171757E"/>
    <w:rsid w:val="1182829C"/>
    <w:rsid w:val="118D2B76"/>
    <w:rsid w:val="119AA7A7"/>
    <w:rsid w:val="11BDABE0"/>
    <w:rsid w:val="11C55A52"/>
    <w:rsid w:val="11D4EF84"/>
    <w:rsid w:val="11F68374"/>
    <w:rsid w:val="121BF912"/>
    <w:rsid w:val="1244CAF4"/>
    <w:rsid w:val="1248F694"/>
    <w:rsid w:val="12495F2B"/>
    <w:rsid w:val="1264F8ED"/>
    <w:rsid w:val="1273293C"/>
    <w:rsid w:val="1287C665"/>
    <w:rsid w:val="129095A9"/>
    <w:rsid w:val="129A6272"/>
    <w:rsid w:val="12A02F11"/>
    <w:rsid w:val="12A295C7"/>
    <w:rsid w:val="12B37B91"/>
    <w:rsid w:val="12B8202B"/>
    <w:rsid w:val="12F7DB08"/>
    <w:rsid w:val="12F9EDA7"/>
    <w:rsid w:val="1300009C"/>
    <w:rsid w:val="13028A1A"/>
    <w:rsid w:val="1317DB61"/>
    <w:rsid w:val="131BE44D"/>
    <w:rsid w:val="131CBD64"/>
    <w:rsid w:val="1324220A"/>
    <w:rsid w:val="1344BE82"/>
    <w:rsid w:val="138DC8CD"/>
    <w:rsid w:val="13BA2998"/>
    <w:rsid w:val="13CBD559"/>
    <w:rsid w:val="13E3CAD6"/>
    <w:rsid w:val="13E6475E"/>
    <w:rsid w:val="13E6F191"/>
    <w:rsid w:val="13F626EF"/>
    <w:rsid w:val="14018375"/>
    <w:rsid w:val="140AD40B"/>
    <w:rsid w:val="141204DA"/>
    <w:rsid w:val="142D7ECF"/>
    <w:rsid w:val="142E92F6"/>
    <w:rsid w:val="145A7C51"/>
    <w:rsid w:val="14752637"/>
    <w:rsid w:val="147A05F5"/>
    <w:rsid w:val="14B6BD8B"/>
    <w:rsid w:val="14C1639A"/>
    <w:rsid w:val="14CF3F8C"/>
    <w:rsid w:val="14D391BA"/>
    <w:rsid w:val="14D639E0"/>
    <w:rsid w:val="14E6519A"/>
    <w:rsid w:val="14E71AA8"/>
    <w:rsid w:val="14F7278A"/>
    <w:rsid w:val="1503C102"/>
    <w:rsid w:val="15069BF9"/>
    <w:rsid w:val="150C2107"/>
    <w:rsid w:val="15175BFE"/>
    <w:rsid w:val="151BBA6F"/>
    <w:rsid w:val="151E9566"/>
    <w:rsid w:val="1540A66D"/>
    <w:rsid w:val="155877A1"/>
    <w:rsid w:val="15638C55"/>
    <w:rsid w:val="1567AFA2"/>
    <w:rsid w:val="157559A2"/>
    <w:rsid w:val="157A0B91"/>
    <w:rsid w:val="157B52F1"/>
    <w:rsid w:val="15807FCE"/>
    <w:rsid w:val="15956142"/>
    <w:rsid w:val="159971B1"/>
    <w:rsid w:val="15C65793"/>
    <w:rsid w:val="15D50988"/>
    <w:rsid w:val="15D51B24"/>
    <w:rsid w:val="15D5CF42"/>
    <w:rsid w:val="15EC0002"/>
    <w:rsid w:val="160DF6A8"/>
    <w:rsid w:val="161E9600"/>
    <w:rsid w:val="1621FF99"/>
    <w:rsid w:val="16336C46"/>
    <w:rsid w:val="163DEBC4"/>
    <w:rsid w:val="163E7322"/>
    <w:rsid w:val="164ECA4A"/>
    <w:rsid w:val="164EFD1B"/>
    <w:rsid w:val="16512788"/>
    <w:rsid w:val="1663841A"/>
    <w:rsid w:val="1674F053"/>
    <w:rsid w:val="167D75C4"/>
    <w:rsid w:val="16971150"/>
    <w:rsid w:val="16A2EB62"/>
    <w:rsid w:val="16B010C4"/>
    <w:rsid w:val="16BD5A24"/>
    <w:rsid w:val="16C0F18C"/>
    <w:rsid w:val="16DFE19D"/>
    <w:rsid w:val="16F0D983"/>
    <w:rsid w:val="170ABFE6"/>
    <w:rsid w:val="171DFADB"/>
    <w:rsid w:val="1725042A"/>
    <w:rsid w:val="17346124"/>
    <w:rsid w:val="17477AD3"/>
    <w:rsid w:val="17568599"/>
    <w:rsid w:val="175C4C17"/>
    <w:rsid w:val="177766BA"/>
    <w:rsid w:val="1780AD26"/>
    <w:rsid w:val="17897C6A"/>
    <w:rsid w:val="17A442F6"/>
    <w:rsid w:val="17A857F8"/>
    <w:rsid w:val="17B106EC"/>
    <w:rsid w:val="17BB59AA"/>
    <w:rsid w:val="17F0BA85"/>
    <w:rsid w:val="17F5D35D"/>
    <w:rsid w:val="185FE91B"/>
    <w:rsid w:val="187D193F"/>
    <w:rsid w:val="18826961"/>
    <w:rsid w:val="188EFB81"/>
    <w:rsid w:val="18BD3436"/>
    <w:rsid w:val="18D5A8E5"/>
    <w:rsid w:val="18F12C0C"/>
    <w:rsid w:val="190C2569"/>
    <w:rsid w:val="1910AD5D"/>
    <w:rsid w:val="191136FD"/>
    <w:rsid w:val="1928D499"/>
    <w:rsid w:val="1933E1C1"/>
    <w:rsid w:val="1933F7C2"/>
    <w:rsid w:val="1958A43C"/>
    <w:rsid w:val="195A840A"/>
    <w:rsid w:val="1978D8B0"/>
    <w:rsid w:val="19AA5F21"/>
    <w:rsid w:val="19B9FA8B"/>
    <w:rsid w:val="19C1A470"/>
    <w:rsid w:val="19FC1921"/>
    <w:rsid w:val="19FCD241"/>
    <w:rsid w:val="1A059558"/>
    <w:rsid w:val="1A0732F8"/>
    <w:rsid w:val="1A0D1D3C"/>
    <w:rsid w:val="1A1C5392"/>
    <w:rsid w:val="1A219784"/>
    <w:rsid w:val="1A398D2E"/>
    <w:rsid w:val="1A4479A9"/>
    <w:rsid w:val="1A495967"/>
    <w:rsid w:val="1A5295BE"/>
    <w:rsid w:val="1A59981F"/>
    <w:rsid w:val="1A5C0D74"/>
    <w:rsid w:val="1A6E4063"/>
    <w:rsid w:val="1A7E841D"/>
    <w:rsid w:val="1A89C3A3"/>
    <w:rsid w:val="1A8D8EE3"/>
    <w:rsid w:val="1A9FBD03"/>
    <w:rsid w:val="1AA58850"/>
    <w:rsid w:val="1AC50EA3"/>
    <w:rsid w:val="1AC978C4"/>
    <w:rsid w:val="1AFFB625"/>
    <w:rsid w:val="1B0DB8A5"/>
    <w:rsid w:val="1B1A80B8"/>
    <w:rsid w:val="1B1F6076"/>
    <w:rsid w:val="1B265EBA"/>
    <w:rsid w:val="1B495F03"/>
    <w:rsid w:val="1B77A3E5"/>
    <w:rsid w:val="1B95AB05"/>
    <w:rsid w:val="1B9F5145"/>
    <w:rsid w:val="1BA1AC0F"/>
    <w:rsid w:val="1BA522B4"/>
    <w:rsid w:val="1BD8C85E"/>
    <w:rsid w:val="1BE131A9"/>
    <w:rsid w:val="1BE37138"/>
    <w:rsid w:val="1BEA19A3"/>
    <w:rsid w:val="1BEE2AE2"/>
    <w:rsid w:val="1BF62DCA"/>
    <w:rsid w:val="1C02BFB8"/>
    <w:rsid w:val="1C1877EB"/>
    <w:rsid w:val="1C37F93C"/>
    <w:rsid w:val="1C6DB9D5"/>
    <w:rsid w:val="1C6EBFDC"/>
    <w:rsid w:val="1C9044FE"/>
    <w:rsid w:val="1C9F3C56"/>
    <w:rsid w:val="1CB3B6CB"/>
    <w:rsid w:val="1CBCAB08"/>
    <w:rsid w:val="1CD95A38"/>
    <w:rsid w:val="1CFED4D8"/>
    <w:rsid w:val="1D1BE21E"/>
    <w:rsid w:val="1D2C2D19"/>
    <w:rsid w:val="1D3B6BC2"/>
    <w:rsid w:val="1D4EB842"/>
    <w:rsid w:val="1D500098"/>
    <w:rsid w:val="1D589D0B"/>
    <w:rsid w:val="1D6052BE"/>
    <w:rsid w:val="1D60D90D"/>
    <w:rsid w:val="1D6B2BCB"/>
    <w:rsid w:val="1D6F81E9"/>
    <w:rsid w:val="1D712408"/>
    <w:rsid w:val="1DA2A689"/>
    <w:rsid w:val="1DB720FE"/>
    <w:rsid w:val="1DB7629D"/>
    <w:rsid w:val="1DC02396"/>
    <w:rsid w:val="1DFC17ED"/>
    <w:rsid w:val="1DFD5FD0"/>
    <w:rsid w:val="1DFFE763"/>
    <w:rsid w:val="1E11D020"/>
    <w:rsid w:val="1E1BF00D"/>
    <w:rsid w:val="1E1F4C51"/>
    <w:rsid w:val="1E4E8B0D"/>
    <w:rsid w:val="1E5F700B"/>
    <w:rsid w:val="1E665C41"/>
    <w:rsid w:val="1E67120A"/>
    <w:rsid w:val="1E710B53"/>
    <w:rsid w:val="1E711286"/>
    <w:rsid w:val="1E868F6B"/>
    <w:rsid w:val="1E940F8C"/>
    <w:rsid w:val="1E996C61"/>
    <w:rsid w:val="1EA130FE"/>
    <w:rsid w:val="1EC07F7E"/>
    <w:rsid w:val="1ECB3928"/>
    <w:rsid w:val="1ECB6BF9"/>
    <w:rsid w:val="1EE2FFC4"/>
    <w:rsid w:val="1EE36566"/>
    <w:rsid w:val="1EF7CDA0"/>
    <w:rsid w:val="1F28AAD1"/>
    <w:rsid w:val="1F3273EF"/>
    <w:rsid w:val="1F3A0AA1"/>
    <w:rsid w:val="1F64512F"/>
    <w:rsid w:val="1F69C211"/>
    <w:rsid w:val="1FAAA8E4"/>
    <w:rsid w:val="1FB401C8"/>
    <w:rsid w:val="1FC53D22"/>
    <w:rsid w:val="1FCB6C93"/>
    <w:rsid w:val="1FCED62C"/>
    <w:rsid w:val="1FF4A81B"/>
    <w:rsid w:val="1FF83C46"/>
    <w:rsid w:val="2010C343"/>
    <w:rsid w:val="2018ACD9"/>
    <w:rsid w:val="201A3F02"/>
    <w:rsid w:val="204212F3"/>
    <w:rsid w:val="20571708"/>
    <w:rsid w:val="205D3E26"/>
    <w:rsid w:val="20633663"/>
    <w:rsid w:val="20707AA7"/>
    <w:rsid w:val="20726B73"/>
    <w:rsid w:val="20800BC8"/>
    <w:rsid w:val="2082B7B4"/>
    <w:rsid w:val="20873CB3"/>
    <w:rsid w:val="208A3BA8"/>
    <w:rsid w:val="20A542DD"/>
    <w:rsid w:val="20BCAB0A"/>
    <w:rsid w:val="20C4478B"/>
    <w:rsid w:val="20D9AFD3"/>
    <w:rsid w:val="20E3DADB"/>
    <w:rsid w:val="20F71E85"/>
    <w:rsid w:val="2106B145"/>
    <w:rsid w:val="210E3539"/>
    <w:rsid w:val="213E7F0C"/>
    <w:rsid w:val="214778A4"/>
    <w:rsid w:val="215A813B"/>
    <w:rsid w:val="216B2595"/>
    <w:rsid w:val="219080D2"/>
    <w:rsid w:val="219457A2"/>
    <w:rsid w:val="21A2D46E"/>
    <w:rsid w:val="21A87A3F"/>
    <w:rsid w:val="21B2C4AA"/>
    <w:rsid w:val="21BD7E54"/>
    <w:rsid w:val="21C073AC"/>
    <w:rsid w:val="21E589E0"/>
    <w:rsid w:val="21EA9A27"/>
    <w:rsid w:val="21EBF6FD"/>
    <w:rsid w:val="21F81658"/>
    <w:rsid w:val="221BE9D7"/>
    <w:rsid w:val="2224B91B"/>
    <w:rsid w:val="2233EB38"/>
    <w:rsid w:val="223CA8A0"/>
    <w:rsid w:val="22483556"/>
    <w:rsid w:val="225BD8CF"/>
    <w:rsid w:val="225FB41B"/>
    <w:rsid w:val="2283610C"/>
    <w:rsid w:val="22A2E25D"/>
    <w:rsid w:val="22C0B5B6"/>
    <w:rsid w:val="22CB0021"/>
    <w:rsid w:val="22ED4E91"/>
    <w:rsid w:val="22F129DD"/>
    <w:rsid w:val="2302D59E"/>
    <w:rsid w:val="231A744C"/>
    <w:rsid w:val="2357BB1E"/>
    <w:rsid w:val="235C75E3"/>
    <w:rsid w:val="236F2F21"/>
    <w:rsid w:val="23746F50"/>
    <w:rsid w:val="237BC463"/>
    <w:rsid w:val="237CAB52"/>
    <w:rsid w:val="23821E52"/>
    <w:rsid w:val="238B6DA7"/>
    <w:rsid w:val="23B1C47D"/>
    <w:rsid w:val="23C452BA"/>
    <w:rsid w:val="23C5CDE1"/>
    <w:rsid w:val="23CE6A54"/>
    <w:rsid w:val="23F412C3"/>
    <w:rsid w:val="23FB67D6"/>
    <w:rsid w:val="24184101"/>
    <w:rsid w:val="241DDE7F"/>
    <w:rsid w:val="2423B29C"/>
    <w:rsid w:val="24378F81"/>
    <w:rsid w:val="24450BB2"/>
    <w:rsid w:val="24531803"/>
    <w:rsid w:val="2467E947"/>
    <w:rsid w:val="246DC1E9"/>
    <w:rsid w:val="247AA6A2"/>
    <w:rsid w:val="24B25336"/>
    <w:rsid w:val="24CA7F74"/>
    <w:rsid w:val="24EB0364"/>
    <w:rsid w:val="25037EF6"/>
    <w:rsid w:val="2503B1C7"/>
    <w:rsid w:val="2525FD93"/>
    <w:rsid w:val="253D47BD"/>
    <w:rsid w:val="25451BEC"/>
    <w:rsid w:val="257B43B6"/>
    <w:rsid w:val="2585FD60"/>
    <w:rsid w:val="25BB7FE0"/>
    <w:rsid w:val="25C03AA5"/>
    <w:rsid w:val="25C307C4"/>
    <w:rsid w:val="25F96CF8"/>
    <w:rsid w:val="25FC9EBE"/>
    <w:rsid w:val="261A35A9"/>
    <w:rsid w:val="261F1567"/>
    <w:rsid w:val="26266A7A"/>
    <w:rsid w:val="26338FDC"/>
    <w:rsid w:val="263758F0"/>
    <w:rsid w:val="2659661A"/>
    <w:rsid w:val="266A3409"/>
    <w:rsid w:val="2678DD9A"/>
    <w:rsid w:val="2685107F"/>
    <w:rsid w:val="26952192"/>
    <w:rsid w:val="26964C4C"/>
    <w:rsid w:val="269DFC69"/>
    <w:rsid w:val="26B66515"/>
    <w:rsid w:val="26B7E03C"/>
    <w:rsid w:val="26D335ED"/>
    <w:rsid w:val="26DD55DA"/>
    <w:rsid w:val="26DD88AB"/>
    <w:rsid w:val="26E380E8"/>
    <w:rsid w:val="26EA7B3C"/>
    <w:rsid w:val="2708F686"/>
    <w:rsid w:val="270DD27E"/>
    <w:rsid w:val="270FF0DA"/>
    <w:rsid w:val="272FFBCB"/>
    <w:rsid w:val="27308034"/>
    <w:rsid w:val="273D12E2"/>
    <w:rsid w:val="274EF37C"/>
    <w:rsid w:val="275CF94D"/>
    <w:rsid w:val="276CB8FD"/>
    <w:rsid w:val="27852B82"/>
    <w:rsid w:val="278AC6F1"/>
    <w:rsid w:val="279FC91D"/>
    <w:rsid w:val="27A1669C"/>
    <w:rsid w:val="27B6C49F"/>
    <w:rsid w:val="27BD131C"/>
    <w:rsid w:val="27EEA4D5"/>
    <w:rsid w:val="27F7CD75"/>
    <w:rsid w:val="28223804"/>
    <w:rsid w:val="28307EBD"/>
    <w:rsid w:val="284216F8"/>
    <w:rsid w:val="28489491"/>
    <w:rsid w:val="2852B47E"/>
    <w:rsid w:val="285434E7"/>
    <w:rsid w:val="286D5611"/>
    <w:rsid w:val="28854F7E"/>
    <w:rsid w:val="28B9A213"/>
    <w:rsid w:val="28BD397B"/>
    <w:rsid w:val="28C5BC42"/>
    <w:rsid w:val="28DE0322"/>
    <w:rsid w:val="292B9684"/>
    <w:rsid w:val="292BC955"/>
    <w:rsid w:val="29568748"/>
    <w:rsid w:val="296E181E"/>
    <w:rsid w:val="2988B9B1"/>
    <w:rsid w:val="299DBDC6"/>
    <w:rsid w:val="29B717F9"/>
    <w:rsid w:val="29BD0C46"/>
    <w:rsid w:val="29F510A4"/>
    <w:rsid w:val="29FC65B7"/>
    <w:rsid w:val="2A04FEC2"/>
    <w:rsid w:val="2A0FB237"/>
    <w:rsid w:val="2A6079D3"/>
    <w:rsid w:val="2A748536"/>
    <w:rsid w:val="2A7CBD48"/>
    <w:rsid w:val="2AAD5CCA"/>
    <w:rsid w:val="2ABBEE85"/>
    <w:rsid w:val="2AC8B27B"/>
    <w:rsid w:val="2AD2D268"/>
    <w:rsid w:val="2AD30539"/>
    <w:rsid w:val="2AD984F8"/>
    <w:rsid w:val="2AFE0E6D"/>
    <w:rsid w:val="2AFFCFEA"/>
    <w:rsid w:val="2B1F0B3C"/>
    <w:rsid w:val="2B4019EC"/>
    <w:rsid w:val="2B4D6447"/>
    <w:rsid w:val="2B5025D3"/>
    <w:rsid w:val="2B6D4A3F"/>
    <w:rsid w:val="2B8510DB"/>
    <w:rsid w:val="2BA971EA"/>
    <w:rsid w:val="2BDF8D2C"/>
    <w:rsid w:val="2BE0B9D7"/>
    <w:rsid w:val="2BE13509"/>
    <w:rsid w:val="2BEAE4DF"/>
    <w:rsid w:val="2BF2946A"/>
    <w:rsid w:val="2C08D79B"/>
    <w:rsid w:val="2C0EC3B1"/>
    <w:rsid w:val="2C1B665B"/>
    <w:rsid w:val="2C27CE27"/>
    <w:rsid w:val="2C35D51D"/>
    <w:rsid w:val="2C3E111F"/>
    <w:rsid w:val="2C43841F"/>
    <w:rsid w:val="2C61D51C"/>
    <w:rsid w:val="2C799334"/>
    <w:rsid w:val="2C7B3089"/>
    <w:rsid w:val="2C7CB672"/>
    <w:rsid w:val="2C7DB965"/>
    <w:rsid w:val="2C815E09"/>
    <w:rsid w:val="2C83080E"/>
    <w:rsid w:val="2C8FD021"/>
    <w:rsid w:val="2CBFC2FB"/>
    <w:rsid w:val="2D0FA665"/>
    <w:rsid w:val="2D149300"/>
    <w:rsid w:val="2D2C4CBF"/>
    <w:rsid w:val="2D308BCA"/>
    <w:rsid w:val="2D591B60"/>
    <w:rsid w:val="2D6909F1"/>
    <w:rsid w:val="2D9B4385"/>
    <w:rsid w:val="2D9E124F"/>
    <w:rsid w:val="2DC4E4C3"/>
    <w:rsid w:val="2DC84107"/>
    <w:rsid w:val="2DE76360"/>
    <w:rsid w:val="2DEDB6A5"/>
    <w:rsid w:val="2DEF00BC"/>
    <w:rsid w:val="2DF020C8"/>
    <w:rsid w:val="2DF77FC3"/>
    <w:rsid w:val="2E2207F0"/>
    <w:rsid w:val="2E2F69C0"/>
    <w:rsid w:val="2E322C47"/>
    <w:rsid w:val="2E48E099"/>
    <w:rsid w:val="2E9FEF59"/>
    <w:rsid w:val="2EA2D958"/>
    <w:rsid w:val="2EAD5694"/>
    <w:rsid w:val="2EB37DB2"/>
    <w:rsid w:val="2ED46E51"/>
    <w:rsid w:val="2ED56F56"/>
    <w:rsid w:val="2EDF66CF"/>
    <w:rsid w:val="2EEAA63C"/>
    <w:rsid w:val="2EEFF21E"/>
    <w:rsid w:val="2F0325F8"/>
    <w:rsid w:val="2F1370F3"/>
    <w:rsid w:val="2F15E353"/>
    <w:rsid w:val="2F1C9656"/>
    <w:rsid w:val="2F245DBE"/>
    <w:rsid w:val="2F32EE54"/>
    <w:rsid w:val="2F3356EB"/>
    <w:rsid w:val="2F3E1A53"/>
    <w:rsid w:val="2F77CAE2"/>
    <w:rsid w:val="2F82969A"/>
    <w:rsid w:val="2F96BAF3"/>
    <w:rsid w:val="2FAD9612"/>
    <w:rsid w:val="2FC13A44"/>
    <w:rsid w:val="2FC1993C"/>
    <w:rsid w:val="2FC62910"/>
    <w:rsid w:val="2FDF2D97"/>
    <w:rsid w:val="2FF0D7F8"/>
    <w:rsid w:val="300B1FFF"/>
    <w:rsid w:val="300F744B"/>
    <w:rsid w:val="304A0FE6"/>
    <w:rsid w:val="304A9643"/>
    <w:rsid w:val="30531751"/>
    <w:rsid w:val="30564D4F"/>
    <w:rsid w:val="3060AE0D"/>
    <w:rsid w:val="3072904F"/>
    <w:rsid w:val="3088CF97"/>
    <w:rsid w:val="309351C2"/>
    <w:rsid w:val="3097DB6F"/>
    <w:rsid w:val="30C78117"/>
    <w:rsid w:val="30DC43BC"/>
    <w:rsid w:val="30DCFCDC"/>
    <w:rsid w:val="30E9921E"/>
    <w:rsid w:val="30FD32D0"/>
    <w:rsid w:val="3102191B"/>
    <w:rsid w:val="3119B7C9"/>
    <w:rsid w:val="31291E60"/>
    <w:rsid w:val="312B3224"/>
    <w:rsid w:val="31301CA4"/>
    <w:rsid w:val="313188FD"/>
    <w:rsid w:val="3139C2BA"/>
    <w:rsid w:val="313E4CF3"/>
    <w:rsid w:val="31400368"/>
    <w:rsid w:val="31559242"/>
    <w:rsid w:val="315C6D7E"/>
    <w:rsid w:val="3167EE31"/>
    <w:rsid w:val="31696862"/>
    <w:rsid w:val="3169E9AF"/>
    <w:rsid w:val="317B5956"/>
    <w:rsid w:val="317CAB0E"/>
    <w:rsid w:val="318D96A0"/>
    <w:rsid w:val="319B7873"/>
    <w:rsid w:val="31A90F2F"/>
    <w:rsid w:val="31C2FEBF"/>
    <w:rsid w:val="31E406A8"/>
    <w:rsid w:val="31ED2F22"/>
    <w:rsid w:val="31FAAB53"/>
    <w:rsid w:val="3203E12F"/>
    <w:rsid w:val="3207C915"/>
    <w:rsid w:val="32167019"/>
    <w:rsid w:val="322020F1"/>
    <w:rsid w:val="323D308D"/>
    <w:rsid w:val="326273AA"/>
    <w:rsid w:val="327123B1"/>
    <w:rsid w:val="327403BE"/>
    <w:rsid w:val="32975CEE"/>
    <w:rsid w:val="32A4CEA0"/>
    <w:rsid w:val="32DF367E"/>
    <w:rsid w:val="32E373F3"/>
    <w:rsid w:val="32F06684"/>
    <w:rsid w:val="330FE7D5"/>
    <w:rsid w:val="33102448"/>
    <w:rsid w:val="33134C6C"/>
    <w:rsid w:val="3325A008"/>
    <w:rsid w:val="332FEC8D"/>
    <w:rsid w:val="33531832"/>
    <w:rsid w:val="336D4770"/>
    <w:rsid w:val="338F9180"/>
    <w:rsid w:val="3398C124"/>
    <w:rsid w:val="33A15D97"/>
    <w:rsid w:val="33B715CA"/>
    <w:rsid w:val="33DBD74A"/>
    <w:rsid w:val="33DF665C"/>
    <w:rsid w:val="33E927DD"/>
    <w:rsid w:val="33E9B91D"/>
    <w:rsid w:val="33F046FD"/>
    <w:rsid w:val="34017FB9"/>
    <w:rsid w:val="340ECA14"/>
    <w:rsid w:val="3425ADF7"/>
    <w:rsid w:val="342BBAB4"/>
    <w:rsid w:val="342E1ECC"/>
    <w:rsid w:val="342E4A6A"/>
    <w:rsid w:val="3432D359"/>
    <w:rsid w:val="3438C7A6"/>
    <w:rsid w:val="3438FA77"/>
    <w:rsid w:val="345848F7"/>
    <w:rsid w:val="345B109F"/>
    <w:rsid w:val="346725EE"/>
    <w:rsid w:val="3470CFF4"/>
    <w:rsid w:val="34A4C2C8"/>
    <w:rsid w:val="34A82C61"/>
    <w:rsid w:val="34D529E3"/>
    <w:rsid w:val="34ECBDAE"/>
    <w:rsid w:val="34ED2350"/>
    <w:rsid w:val="35018B8A"/>
    <w:rsid w:val="350FC1E7"/>
    <w:rsid w:val="351F7A52"/>
    <w:rsid w:val="35292016"/>
    <w:rsid w:val="3531E76E"/>
    <w:rsid w:val="353504B4"/>
    <w:rsid w:val="3536FCF2"/>
    <w:rsid w:val="353E798E"/>
    <w:rsid w:val="355042E8"/>
    <w:rsid w:val="355135EE"/>
    <w:rsid w:val="355F17C1"/>
    <w:rsid w:val="3579E57D"/>
    <w:rsid w:val="357C309A"/>
    <w:rsid w:val="3590ECAE"/>
    <w:rsid w:val="359DEDCA"/>
    <w:rsid w:val="35B608ED"/>
    <w:rsid w:val="35C32A5F"/>
    <w:rsid w:val="35C7807D"/>
    <w:rsid w:val="35F24518"/>
    <w:rsid w:val="35F5ACEF"/>
    <w:rsid w:val="35FF84DB"/>
    <w:rsid w:val="3633D770"/>
    <w:rsid w:val="36351ED0"/>
    <w:rsid w:val="3673EEA1"/>
    <w:rsid w:val="3679EA21"/>
    <w:rsid w:val="36832296"/>
    <w:rsid w:val="3693F992"/>
    <w:rsid w:val="36AECDF6"/>
    <w:rsid w:val="36B91861"/>
    <w:rsid w:val="36D2C963"/>
    <w:rsid w:val="36D3DEED"/>
    <w:rsid w:val="36E25958"/>
    <w:rsid w:val="36F24AB4"/>
    <w:rsid w:val="36F871D2"/>
    <w:rsid w:val="370B91B9"/>
    <w:rsid w:val="3717F323"/>
    <w:rsid w:val="37203127"/>
    <w:rsid w:val="37289D56"/>
    <w:rsid w:val="373741A3"/>
    <w:rsid w:val="373AC2E0"/>
    <w:rsid w:val="374CF47C"/>
    <w:rsid w:val="374F3B10"/>
    <w:rsid w:val="3751EB16"/>
    <w:rsid w:val="3754D88E"/>
    <w:rsid w:val="376A6643"/>
    <w:rsid w:val="377F94D6"/>
    <w:rsid w:val="3789B4C3"/>
    <w:rsid w:val="379402D8"/>
    <w:rsid w:val="379763C5"/>
    <w:rsid w:val="37A293B1"/>
    <w:rsid w:val="37CA3196"/>
    <w:rsid w:val="380982B4"/>
    <w:rsid w:val="38290405"/>
    <w:rsid w:val="3847D138"/>
    <w:rsid w:val="3847FF07"/>
    <w:rsid w:val="384B0936"/>
    <w:rsid w:val="38560187"/>
    <w:rsid w:val="387F5CC6"/>
    <w:rsid w:val="3882FF09"/>
    <w:rsid w:val="388D1EF6"/>
    <w:rsid w:val="38924982"/>
    <w:rsid w:val="38B23DC5"/>
    <w:rsid w:val="38E228A0"/>
    <w:rsid w:val="38F19736"/>
    <w:rsid w:val="393E1609"/>
    <w:rsid w:val="39600CAF"/>
    <w:rsid w:val="3969B6B5"/>
    <w:rsid w:val="396E3CFE"/>
    <w:rsid w:val="39809372"/>
    <w:rsid w:val="3986693C"/>
    <w:rsid w:val="398C5D89"/>
    <w:rsid w:val="39C37EE8"/>
    <w:rsid w:val="39CDDDD3"/>
    <w:rsid w:val="39D20120"/>
    <w:rsid w:val="39F18271"/>
    <w:rsid w:val="39F276DC"/>
    <w:rsid w:val="39FDD0AD"/>
    <w:rsid w:val="3A0322EA"/>
    <w:rsid w:val="3A130793"/>
    <w:rsid w:val="3A1DD34B"/>
    <w:rsid w:val="3A367960"/>
    <w:rsid w:val="3A3B591E"/>
    <w:rsid w:val="3A42EF8A"/>
    <w:rsid w:val="3A4C3193"/>
    <w:rsid w:val="3A4C7B10"/>
    <w:rsid w:val="3A5C76F5"/>
    <w:rsid w:val="3A6D22D1"/>
    <w:rsid w:val="3A731535"/>
    <w:rsid w:val="3A7BF9EF"/>
    <w:rsid w:val="3A86772B"/>
    <w:rsid w:val="3A92E112"/>
    <w:rsid w:val="3AA417B3"/>
    <w:rsid w:val="3AB1620E"/>
    <w:rsid w:val="3ABE2E57"/>
    <w:rsid w:val="3AE55217"/>
    <w:rsid w:val="3AF381F6"/>
    <w:rsid w:val="3AFFC0AF"/>
    <w:rsid w:val="3B0162CE"/>
    <w:rsid w:val="3B05B4FC"/>
    <w:rsid w:val="3B0D3CE0"/>
    <w:rsid w:val="3B3D628B"/>
    <w:rsid w:val="3B4AC45B"/>
    <w:rsid w:val="3BC1988A"/>
    <w:rsid w:val="3BC45B11"/>
    <w:rsid w:val="3BCE9153"/>
    <w:rsid w:val="3BCF2F46"/>
    <w:rsid w:val="3BDEFCA4"/>
    <w:rsid w:val="3BE9B64E"/>
    <w:rsid w:val="3C065CA8"/>
    <w:rsid w:val="3C068F79"/>
    <w:rsid w:val="3C153002"/>
    <w:rsid w:val="3C194481"/>
    <w:rsid w:val="3C364F82"/>
    <w:rsid w:val="3C613E9B"/>
    <w:rsid w:val="3C79D7D4"/>
    <w:rsid w:val="3C7AEAA0"/>
    <w:rsid w:val="3C98053B"/>
    <w:rsid w:val="3C9DDE31"/>
    <w:rsid w:val="3CAC9A11"/>
    <w:rsid w:val="3CB89B1B"/>
    <w:rsid w:val="3CC7C544"/>
    <w:rsid w:val="3CD7870F"/>
    <w:rsid w:val="3CE74695"/>
    <w:rsid w:val="3CFA6044"/>
    <w:rsid w:val="3CFC17D9"/>
    <w:rsid w:val="3CFE4275"/>
    <w:rsid w:val="3D39B9B5"/>
    <w:rsid w:val="3D51D000"/>
    <w:rsid w:val="3D7C7A2C"/>
    <w:rsid w:val="3D7E6AA5"/>
    <w:rsid w:val="3D818B9B"/>
    <w:rsid w:val="3D81DA17"/>
    <w:rsid w:val="3D932617"/>
    <w:rsid w:val="3D995237"/>
    <w:rsid w:val="3DA9062A"/>
    <w:rsid w:val="3DB8A0B7"/>
    <w:rsid w:val="3DC38D32"/>
    <w:rsid w:val="3E280572"/>
    <w:rsid w:val="3E37E5BB"/>
    <w:rsid w:val="3E3EFA6A"/>
    <w:rsid w:val="3E52527B"/>
    <w:rsid w:val="3E54D023"/>
    <w:rsid w:val="3E5F1A8E"/>
    <w:rsid w:val="3E5FCEAC"/>
    <w:rsid w:val="3E61DC49"/>
    <w:rsid w:val="3E7F4FFD"/>
    <w:rsid w:val="3E84648E"/>
    <w:rsid w:val="3E89191B"/>
    <w:rsid w:val="3EBD6BB0"/>
    <w:rsid w:val="3EC5EF19"/>
    <w:rsid w:val="3EC6F765"/>
    <w:rsid w:val="3EC98D53"/>
    <w:rsid w:val="3EC9B9EC"/>
    <w:rsid w:val="3ED323E3"/>
    <w:rsid w:val="3ED91830"/>
    <w:rsid w:val="3EE7C10C"/>
    <w:rsid w:val="3EF3C216"/>
    <w:rsid w:val="3F0BEE54"/>
    <w:rsid w:val="3F2B3CD4"/>
    <w:rsid w:val="3F4040E9"/>
    <w:rsid w:val="3F408E1B"/>
    <w:rsid w:val="3F54D5BF"/>
    <w:rsid w:val="3F555F5F"/>
    <w:rsid w:val="3F55BCAE"/>
    <w:rsid w:val="3F583A56"/>
    <w:rsid w:val="3F5B2FAE"/>
    <w:rsid w:val="3F706694"/>
    <w:rsid w:val="3F8537D8"/>
    <w:rsid w:val="3F92779B"/>
    <w:rsid w:val="3FA250B1"/>
    <w:rsid w:val="3FCDA56C"/>
    <w:rsid w:val="3FE25B05"/>
    <w:rsid w:val="400C4EAF"/>
    <w:rsid w:val="400EC10F"/>
    <w:rsid w:val="4025A4F2"/>
    <w:rsid w:val="4026EC52"/>
    <w:rsid w:val="402ED9D8"/>
    <w:rsid w:val="403FE716"/>
    <w:rsid w:val="4048DA51"/>
    <w:rsid w:val="4050EADF"/>
    <w:rsid w:val="4065BC23"/>
    <w:rsid w:val="407537C5"/>
    <w:rsid w:val="4090ACE7"/>
    <w:rsid w:val="40B503B2"/>
    <w:rsid w:val="40B50815"/>
    <w:rsid w:val="40C06B45"/>
    <w:rsid w:val="40CF1421"/>
    <w:rsid w:val="40DC9052"/>
    <w:rsid w:val="40EAB1D3"/>
    <w:rsid w:val="40F0E7BF"/>
    <w:rsid w:val="40F3A82B"/>
    <w:rsid w:val="40F4259B"/>
    <w:rsid w:val="40FF6DE7"/>
    <w:rsid w:val="41039747"/>
    <w:rsid w:val="410F5E23"/>
    <w:rsid w:val="41213072"/>
    <w:rsid w:val="412F3643"/>
    <w:rsid w:val="414A0AA7"/>
    <w:rsid w:val="415EDBEB"/>
    <w:rsid w:val="416E3F6F"/>
    <w:rsid w:val="418D8765"/>
    <w:rsid w:val="4199A6C0"/>
    <w:rsid w:val="419AACC7"/>
    <w:rsid w:val="41A0A114"/>
    <w:rsid w:val="41A722F1"/>
    <w:rsid w:val="41CCDB80"/>
    <w:rsid w:val="41E94B16"/>
    <w:rsid w:val="41EA77C1"/>
    <w:rsid w:val="42087DEB"/>
    <w:rsid w:val="422B1C82"/>
    <w:rsid w:val="422E4205"/>
    <w:rsid w:val="423515CB"/>
    <w:rsid w:val="423F9307"/>
    <w:rsid w:val="42732286"/>
    <w:rsid w:val="427A3F8B"/>
    <w:rsid w:val="427C219E"/>
    <w:rsid w:val="4286745C"/>
    <w:rsid w:val="428EDA96"/>
    <w:rsid w:val="42AA8D24"/>
    <w:rsid w:val="42AC4749"/>
    <w:rsid w:val="42C34610"/>
    <w:rsid w:val="42D944CB"/>
    <w:rsid w:val="42FCBEEB"/>
    <w:rsid w:val="4319644F"/>
    <w:rsid w:val="43225331"/>
    <w:rsid w:val="43357155"/>
    <w:rsid w:val="4338B2CF"/>
    <w:rsid w:val="4342FD3A"/>
    <w:rsid w:val="43498F37"/>
    <w:rsid w:val="434B393C"/>
    <w:rsid w:val="43512D89"/>
    <w:rsid w:val="435139EF"/>
    <w:rsid w:val="436FC7EB"/>
    <w:rsid w:val="4390302B"/>
    <w:rsid w:val="43AC2A5B"/>
    <w:rsid w:val="43AF542D"/>
    <w:rsid w:val="43DC51AF"/>
    <w:rsid w:val="43DCC42E"/>
    <w:rsid w:val="43E2A34B"/>
    <w:rsid w:val="43F3EF4B"/>
    <w:rsid w:val="4401707E"/>
    <w:rsid w:val="4440C9EF"/>
    <w:rsid w:val="444D90E2"/>
    <w:rsid w:val="444EC64D"/>
    <w:rsid w:val="444FEEE4"/>
    <w:rsid w:val="44909513"/>
    <w:rsid w:val="44C5D80F"/>
    <w:rsid w:val="44DAAA4E"/>
    <w:rsid w:val="44E55960"/>
    <w:rsid w:val="44E66DA9"/>
    <w:rsid w:val="44E94D19"/>
    <w:rsid w:val="44F4EA75"/>
    <w:rsid w:val="44FA9046"/>
    <w:rsid w:val="44FADEC2"/>
    <w:rsid w:val="451289B3"/>
    <w:rsid w:val="456C51E6"/>
    <w:rsid w:val="458EBEA7"/>
    <w:rsid w:val="459AFD60"/>
    <w:rsid w:val="45A87991"/>
    <w:rsid w:val="45A9DA57"/>
    <w:rsid w:val="45C5B6AD"/>
    <w:rsid w:val="45CB5726"/>
    <w:rsid w:val="45E50C57"/>
    <w:rsid w:val="45F91ABB"/>
    <w:rsid w:val="45FB1F82"/>
    <w:rsid w:val="460844E4"/>
    <w:rsid w:val="4614DDE9"/>
    <w:rsid w:val="46169D73"/>
    <w:rsid w:val="46200B80"/>
    <w:rsid w:val="462AE13A"/>
    <w:rsid w:val="463D4B97"/>
    <w:rsid w:val="46433FE4"/>
    <w:rsid w:val="46584888"/>
    <w:rsid w:val="465CD53B"/>
    <w:rsid w:val="467A3955"/>
    <w:rsid w:val="4681E927"/>
    <w:rsid w:val="46866E26"/>
    <w:rsid w:val="46A864CC"/>
    <w:rsid w:val="46ABE3C4"/>
    <w:rsid w:val="46B8031F"/>
    <w:rsid w:val="46CE3B0A"/>
    <w:rsid w:val="46D13F01"/>
    <w:rsid w:val="46D8E146"/>
    <w:rsid w:val="4700FF0A"/>
    <w:rsid w:val="470164AC"/>
    <w:rsid w:val="471A593D"/>
    <w:rsid w:val="4720805B"/>
    <w:rsid w:val="472E2F5D"/>
    <w:rsid w:val="473341EC"/>
    <w:rsid w:val="4743F323"/>
    <w:rsid w:val="476A5708"/>
    <w:rsid w:val="4773A799"/>
    <w:rsid w:val="477AC891"/>
    <w:rsid w:val="4784C5CA"/>
    <w:rsid w:val="478B47A7"/>
    <w:rsid w:val="47A82CFF"/>
    <w:rsid w:val="47BCFCF9"/>
    <w:rsid w:val="47C8A82A"/>
    <w:rsid w:val="47CA4A49"/>
    <w:rsid w:val="47CCBCA9"/>
    <w:rsid w:val="47CECF48"/>
    <w:rsid w:val="47F6BA3B"/>
    <w:rsid w:val="48043D9F"/>
    <w:rsid w:val="48068674"/>
    <w:rsid w:val="480EE679"/>
    <w:rsid w:val="4813C637"/>
    <w:rsid w:val="48319990"/>
    <w:rsid w:val="483C3EBA"/>
    <w:rsid w:val="484442DB"/>
    <w:rsid w:val="484EE53A"/>
    <w:rsid w:val="4855C7CE"/>
    <w:rsid w:val="485E326B"/>
    <w:rsid w:val="48601239"/>
    <w:rsid w:val="4860450A"/>
    <w:rsid w:val="486AF661"/>
    <w:rsid w:val="48787AE5"/>
    <w:rsid w:val="48AC910C"/>
    <w:rsid w:val="48ADD86C"/>
    <w:rsid w:val="48B2B82A"/>
    <w:rsid w:val="48B7FB78"/>
    <w:rsid w:val="48C35DCE"/>
    <w:rsid w:val="4934D0F2"/>
    <w:rsid w:val="493F4E2E"/>
    <w:rsid w:val="493FA8ED"/>
    <w:rsid w:val="494B82FF"/>
    <w:rsid w:val="4985A5E3"/>
    <w:rsid w:val="49C3842D"/>
    <w:rsid w:val="49C996CB"/>
    <w:rsid w:val="49F09C10"/>
    <w:rsid w:val="49F37707"/>
    <w:rsid w:val="4A0839AC"/>
    <w:rsid w:val="4A5C6963"/>
    <w:rsid w:val="4A5D7F20"/>
    <w:rsid w:val="4A8667F0"/>
    <w:rsid w:val="4AAF0F54"/>
    <w:rsid w:val="4AB1EA4B"/>
    <w:rsid w:val="4AC341C8"/>
    <w:rsid w:val="4AC65285"/>
    <w:rsid w:val="4AEDB625"/>
    <w:rsid w:val="4B0418FE"/>
    <w:rsid w:val="4B0D2DA5"/>
    <w:rsid w:val="4B2858D8"/>
    <w:rsid w:val="4B365536"/>
    <w:rsid w:val="4B36D613"/>
    <w:rsid w:val="4B3C26A5"/>
    <w:rsid w:val="4B40BADC"/>
    <w:rsid w:val="4B47DA29"/>
    <w:rsid w:val="4B4C81C0"/>
    <w:rsid w:val="4B8CD118"/>
    <w:rsid w:val="4B9A4D49"/>
    <w:rsid w:val="4B9AAA98"/>
    <w:rsid w:val="4BB55A07"/>
    <w:rsid w:val="4BC23937"/>
    <w:rsid w:val="4BFC0302"/>
    <w:rsid w:val="4C301929"/>
    <w:rsid w:val="4C39BF69"/>
    <w:rsid w:val="4C3D955A"/>
    <w:rsid w:val="4C77B83E"/>
    <w:rsid w:val="4C8FDF7A"/>
    <w:rsid w:val="4CA354FA"/>
    <w:rsid w:val="4CD26760"/>
    <w:rsid w:val="4CDC874D"/>
    <w:rsid w:val="4CE5D5FB"/>
    <w:rsid w:val="4CECF8D6"/>
    <w:rsid w:val="4D157C3C"/>
    <w:rsid w:val="4D357EDA"/>
    <w:rsid w:val="4D4B4F37"/>
    <w:rsid w:val="4D58F8FA"/>
    <w:rsid w:val="4D74242D"/>
    <w:rsid w:val="4D748CC4"/>
    <w:rsid w:val="4D76CC53"/>
    <w:rsid w:val="4D8952C0"/>
    <w:rsid w:val="4DA6BF2D"/>
    <w:rsid w:val="4DBBC342"/>
    <w:rsid w:val="4DD5D9E6"/>
    <w:rsid w:val="4DE370A2"/>
    <w:rsid w:val="4DE88EEE"/>
    <w:rsid w:val="4DE8C0C4"/>
    <w:rsid w:val="4DECFF94"/>
    <w:rsid w:val="4DF83C66"/>
    <w:rsid w:val="4DFAC0E2"/>
    <w:rsid w:val="4E09F00D"/>
    <w:rsid w:val="4E18B39E"/>
    <w:rsid w:val="4E24E86F"/>
    <w:rsid w:val="4E251B40"/>
    <w:rsid w:val="4E2AFDD8"/>
    <w:rsid w:val="4E2B137D"/>
    <w:rsid w:val="4E47C604"/>
    <w:rsid w:val="4E4EE6FC"/>
    <w:rsid w:val="4E502474"/>
    <w:rsid w:val="4E8F2BFC"/>
    <w:rsid w:val="4E9C7A5E"/>
    <w:rsid w:val="4EA766D9"/>
    <w:rsid w:val="4EAA2960"/>
    <w:rsid w:val="4EB65E31"/>
    <w:rsid w:val="4EC4708C"/>
    <w:rsid w:val="4ED5DF82"/>
    <w:rsid w:val="4EDC06A0"/>
    <w:rsid w:val="4EDE7BF5"/>
    <w:rsid w:val="4EE1FEDD"/>
    <w:rsid w:val="4EEAB5B1"/>
    <w:rsid w:val="4F45C154"/>
    <w:rsid w:val="4F5EEC79"/>
    <w:rsid w:val="4F60E2F8"/>
    <w:rsid w:val="4F69CA99"/>
    <w:rsid w:val="4F6FF1B7"/>
    <w:rsid w:val="4F961B73"/>
    <w:rsid w:val="4FAA3FCC"/>
    <w:rsid w:val="4FAD9393"/>
    <w:rsid w:val="4FBFEF82"/>
    <w:rsid w:val="500A14F6"/>
    <w:rsid w:val="5037DC30"/>
    <w:rsid w:val="50451708"/>
    <w:rsid w:val="504BCB5A"/>
    <w:rsid w:val="5062D730"/>
    <w:rsid w:val="5065712A"/>
    <w:rsid w:val="506C8824"/>
    <w:rsid w:val="507E62C6"/>
    <w:rsid w:val="5080A860"/>
    <w:rsid w:val="50D52C04"/>
    <w:rsid w:val="50DC8117"/>
    <w:rsid w:val="50DDFB48"/>
    <w:rsid w:val="50F1852C"/>
    <w:rsid w:val="50FC0268"/>
    <w:rsid w:val="510F49E6"/>
    <w:rsid w:val="5138B5EE"/>
    <w:rsid w:val="513CA339"/>
    <w:rsid w:val="514236CF"/>
    <w:rsid w:val="515440D5"/>
    <w:rsid w:val="515744CC"/>
    <w:rsid w:val="51817FC7"/>
    <w:rsid w:val="51902050"/>
    <w:rsid w:val="51918CA9"/>
    <w:rsid w:val="51B595EE"/>
    <w:rsid w:val="51BC712A"/>
    <w:rsid w:val="51C7F1DD"/>
    <w:rsid w:val="51CB5674"/>
    <w:rsid w:val="51E1A61F"/>
    <w:rsid w:val="51E7E1FA"/>
    <w:rsid w:val="51F2E0F6"/>
    <w:rsid w:val="51F4EF5F"/>
    <w:rsid w:val="51FA8CDD"/>
    <w:rsid w:val="520EE44A"/>
    <w:rsid w:val="524CFFFD"/>
    <w:rsid w:val="525BE427"/>
    <w:rsid w:val="52799102"/>
    <w:rsid w:val="5287DF52"/>
    <w:rsid w:val="528AC07E"/>
    <w:rsid w:val="5291F6EC"/>
    <w:rsid w:val="52A9C820"/>
    <w:rsid w:val="52AF59E1"/>
    <w:rsid w:val="52B9BC92"/>
    <w:rsid w:val="52C1E1C7"/>
    <w:rsid w:val="52D4ACA1"/>
    <w:rsid w:val="52DE89CD"/>
    <w:rsid w:val="52FDF710"/>
    <w:rsid w:val="53063312"/>
    <w:rsid w:val="532B7E32"/>
    <w:rsid w:val="5335C89D"/>
    <w:rsid w:val="53377ADC"/>
    <w:rsid w:val="533BF3AB"/>
    <w:rsid w:val="535E1932"/>
    <w:rsid w:val="53775EB5"/>
    <w:rsid w:val="5386E7D4"/>
    <w:rsid w:val="53B2C414"/>
    <w:rsid w:val="53B4E270"/>
    <w:rsid w:val="53B84707"/>
    <w:rsid w:val="53D9779A"/>
    <w:rsid w:val="53F0BCE9"/>
    <w:rsid w:val="53F22942"/>
    <w:rsid w:val="5419971E"/>
    <w:rsid w:val="541B1245"/>
    <w:rsid w:val="541FDC8D"/>
    <w:rsid w:val="542E59C3"/>
    <w:rsid w:val="543EA815"/>
    <w:rsid w:val="545EC0DE"/>
    <w:rsid w:val="54698C96"/>
    <w:rsid w:val="5476877A"/>
    <w:rsid w:val="547B3467"/>
    <w:rsid w:val="5480D1E5"/>
    <w:rsid w:val="548BBE60"/>
    <w:rsid w:val="548BD8C1"/>
    <w:rsid w:val="548E4E16"/>
    <w:rsid w:val="54912025"/>
    <w:rsid w:val="54BA0438"/>
    <w:rsid w:val="54BB4B98"/>
    <w:rsid w:val="54BECE80"/>
    <w:rsid w:val="54C0A2A2"/>
    <w:rsid w:val="54C20F17"/>
    <w:rsid w:val="54C70166"/>
    <w:rsid w:val="54D1FDA5"/>
    <w:rsid w:val="54D68A91"/>
    <w:rsid w:val="54D6A12A"/>
    <w:rsid w:val="54ED28D8"/>
    <w:rsid w:val="54ED8E7A"/>
    <w:rsid w:val="550B1A82"/>
    <w:rsid w:val="553F4529"/>
    <w:rsid w:val="55474E5A"/>
    <w:rsid w:val="554CC15A"/>
    <w:rsid w:val="555F7A98"/>
    <w:rsid w:val="5578777C"/>
    <w:rsid w:val="5593CD2D"/>
    <w:rsid w:val="55A6B9FA"/>
    <w:rsid w:val="55D0881A"/>
    <w:rsid w:val="55E92696"/>
    <w:rsid w:val="55F4E929"/>
    <w:rsid w:val="5614B583"/>
    <w:rsid w:val="561C00E6"/>
    <w:rsid w:val="561D908D"/>
    <w:rsid w:val="56232E0B"/>
    <w:rsid w:val="565B0388"/>
    <w:rsid w:val="56641857"/>
    <w:rsid w:val="56879DB4"/>
    <w:rsid w:val="5699A669"/>
    <w:rsid w:val="56A1007E"/>
    <w:rsid w:val="56AF78CE"/>
    <w:rsid w:val="56C0D89E"/>
    <w:rsid w:val="56E0DD23"/>
    <w:rsid w:val="56EAD72B"/>
    <w:rsid w:val="56F46FBD"/>
    <w:rsid w:val="572B1C2B"/>
    <w:rsid w:val="57359EFF"/>
    <w:rsid w:val="573E1FA1"/>
    <w:rsid w:val="575395C0"/>
    <w:rsid w:val="575F18BD"/>
    <w:rsid w:val="576B9565"/>
    <w:rsid w:val="5777C3FE"/>
    <w:rsid w:val="579348CD"/>
    <w:rsid w:val="57A840A2"/>
    <w:rsid w:val="57AD90C4"/>
    <w:rsid w:val="57C41000"/>
    <w:rsid w:val="57F79A42"/>
    <w:rsid w:val="58120904"/>
    <w:rsid w:val="583BD4C0"/>
    <w:rsid w:val="583ED3B5"/>
    <w:rsid w:val="5840D1EA"/>
    <w:rsid w:val="584C1E10"/>
    <w:rsid w:val="58692911"/>
    <w:rsid w:val="58847EC2"/>
    <w:rsid w:val="5885DF88"/>
    <w:rsid w:val="589683E2"/>
    <w:rsid w:val="5899345B"/>
    <w:rsid w:val="58A40013"/>
    <w:rsid w:val="58BCA628"/>
    <w:rsid w:val="58CE09E8"/>
    <w:rsid w:val="58CEE407"/>
    <w:rsid w:val="58D2CBA4"/>
    <w:rsid w:val="58E2D1F4"/>
    <w:rsid w:val="58E302B5"/>
    <w:rsid w:val="58E842E4"/>
    <w:rsid w:val="58FDAC9B"/>
    <w:rsid w:val="5912CB11"/>
    <w:rsid w:val="59277355"/>
    <w:rsid w:val="59348EE6"/>
    <w:rsid w:val="593A8A66"/>
    <w:rsid w:val="593CCAE8"/>
    <w:rsid w:val="59445B1F"/>
    <w:rsid w:val="5946ACF9"/>
    <w:rsid w:val="59541037"/>
    <w:rsid w:val="59584CA9"/>
    <w:rsid w:val="596C09A4"/>
    <w:rsid w:val="597480CA"/>
    <w:rsid w:val="5985ED77"/>
    <w:rsid w:val="59B0A6C4"/>
    <w:rsid w:val="59C70E75"/>
    <w:rsid w:val="59CC2BC6"/>
    <w:rsid w:val="59E2DDD3"/>
    <w:rsid w:val="59E60F99"/>
    <w:rsid w:val="5A0AFB97"/>
    <w:rsid w:val="5A2B9131"/>
    <w:rsid w:val="5A3204CC"/>
    <w:rsid w:val="5A577A6A"/>
    <w:rsid w:val="5A5ADF01"/>
    <w:rsid w:val="5A9A52FD"/>
    <w:rsid w:val="5AADEBB4"/>
    <w:rsid w:val="5AB6552C"/>
    <w:rsid w:val="5ABA981C"/>
    <w:rsid w:val="5ABC7C4A"/>
    <w:rsid w:val="5AC2A2F5"/>
    <w:rsid w:val="5AD1AADD"/>
    <w:rsid w:val="5AEBC383"/>
    <w:rsid w:val="5AEC54C3"/>
    <w:rsid w:val="5AFEA85F"/>
    <w:rsid w:val="5B09AB05"/>
    <w:rsid w:val="5B0E989B"/>
    <w:rsid w:val="5B1C479D"/>
    <w:rsid w:val="5B254AA8"/>
    <w:rsid w:val="5B2DE71B"/>
    <w:rsid w:val="5B3BC7C9"/>
    <w:rsid w:val="5B3FF270"/>
    <w:rsid w:val="5B401039"/>
    <w:rsid w:val="5B47CAEE"/>
    <w:rsid w:val="5B511B7F"/>
    <w:rsid w:val="5B52482A"/>
    <w:rsid w:val="5B6D735D"/>
    <w:rsid w:val="5B888865"/>
    <w:rsid w:val="5B8DBE20"/>
    <w:rsid w:val="5B987C91"/>
    <w:rsid w:val="5BB9C633"/>
    <w:rsid w:val="5BCC8F4A"/>
    <w:rsid w:val="5BDF34FD"/>
    <w:rsid w:val="5C2B5D01"/>
    <w:rsid w:val="5C2F2741"/>
    <w:rsid w:val="5C437A6C"/>
    <w:rsid w:val="5C5EA98F"/>
    <w:rsid w:val="5C7429E1"/>
    <w:rsid w:val="5C7ECC40"/>
    <w:rsid w:val="5C98C883"/>
    <w:rsid w:val="5CA2B91F"/>
    <w:rsid w:val="5CB0B808"/>
    <w:rsid w:val="5CB222B6"/>
    <w:rsid w:val="5CDC2BDB"/>
    <w:rsid w:val="5CE29F30"/>
    <w:rsid w:val="5CEBF450"/>
    <w:rsid w:val="5CF01B61"/>
    <w:rsid w:val="5D0A9156"/>
    <w:rsid w:val="5D0CD1D8"/>
    <w:rsid w:val="5D1D8B62"/>
    <w:rsid w:val="5D1FF3DA"/>
    <w:rsid w:val="5D3CFFD6"/>
    <w:rsid w:val="5D471770"/>
    <w:rsid w:val="5D4FE6B4"/>
    <w:rsid w:val="5D5BB66B"/>
    <w:rsid w:val="5D6F0263"/>
    <w:rsid w:val="5D936372"/>
    <w:rsid w:val="5D950591"/>
    <w:rsid w:val="5D9E479A"/>
    <w:rsid w:val="5DC493C4"/>
    <w:rsid w:val="5DC995DA"/>
    <w:rsid w:val="5DCE0FF6"/>
    <w:rsid w:val="5DD50E3A"/>
    <w:rsid w:val="5DD8290E"/>
    <w:rsid w:val="5DD88D32"/>
    <w:rsid w:val="5DE33E89"/>
    <w:rsid w:val="5DE4F4FE"/>
    <w:rsid w:val="5E00AAF6"/>
    <w:rsid w:val="5E10445E"/>
    <w:rsid w:val="5E181BB9"/>
    <w:rsid w:val="5E1EF36F"/>
    <w:rsid w:val="5E208316"/>
    <w:rsid w:val="5E2DA878"/>
    <w:rsid w:val="5E3B8A4B"/>
    <w:rsid w:val="5E5532FA"/>
    <w:rsid w:val="5E58A324"/>
    <w:rsid w:val="5E5F85B8"/>
    <w:rsid w:val="5E7D5911"/>
    <w:rsid w:val="5E9C98F2"/>
    <w:rsid w:val="5EAA74E4"/>
    <w:rsid w:val="5EB16F38"/>
    <w:rsid w:val="5EE493D8"/>
    <w:rsid w:val="5EF07BEE"/>
    <w:rsid w:val="5EF0C8A9"/>
    <w:rsid w:val="5EFE15E5"/>
    <w:rsid w:val="5F04C947"/>
    <w:rsid w:val="5F11915A"/>
    <w:rsid w:val="5F11C42B"/>
    <w:rsid w:val="5F13AE91"/>
    <w:rsid w:val="5F427C65"/>
    <w:rsid w:val="5F5B6807"/>
    <w:rsid w:val="5F6D3A56"/>
    <w:rsid w:val="5F6FDD7A"/>
    <w:rsid w:val="5F7C68C6"/>
    <w:rsid w:val="5F95581A"/>
    <w:rsid w:val="5FA18CEB"/>
    <w:rsid w:val="5FADDF17"/>
    <w:rsid w:val="5FE508B3"/>
    <w:rsid w:val="5FFAC291"/>
    <w:rsid w:val="60074C8B"/>
    <w:rsid w:val="60123906"/>
    <w:rsid w:val="6013B42D"/>
    <w:rsid w:val="6014C8BC"/>
    <w:rsid w:val="602A3273"/>
    <w:rsid w:val="602F09DE"/>
    <w:rsid w:val="603929CB"/>
    <w:rsid w:val="604C764B"/>
    <w:rsid w:val="6060002F"/>
    <w:rsid w:val="6069A66F"/>
    <w:rsid w:val="6070A489"/>
    <w:rsid w:val="607521E5"/>
    <w:rsid w:val="608B73EB"/>
    <w:rsid w:val="608BD241"/>
    <w:rsid w:val="60A6714F"/>
    <w:rsid w:val="60ADC662"/>
    <w:rsid w:val="60B1494A"/>
    <w:rsid w:val="60D3A1A2"/>
    <w:rsid w:val="60DE46CC"/>
    <w:rsid w:val="61003982"/>
    <w:rsid w:val="610E090D"/>
    <w:rsid w:val="6115A339"/>
    <w:rsid w:val="612DEFB1"/>
    <w:rsid w:val="6137AA58"/>
    <w:rsid w:val="615E8AA4"/>
    <w:rsid w:val="616EA25E"/>
    <w:rsid w:val="616F2EFE"/>
    <w:rsid w:val="619C873F"/>
    <w:rsid w:val="61A40B33"/>
    <w:rsid w:val="61BF1268"/>
    <w:rsid w:val="61DB2F22"/>
    <w:rsid w:val="61F62784"/>
    <w:rsid w:val="6215FFA4"/>
    <w:rsid w:val="621BCFF3"/>
    <w:rsid w:val="623580F5"/>
    <w:rsid w:val="62437D53"/>
    <w:rsid w:val="625BE53C"/>
    <w:rsid w:val="62681BF5"/>
    <w:rsid w:val="627D52DB"/>
    <w:rsid w:val="62915106"/>
    <w:rsid w:val="62CC6164"/>
    <w:rsid w:val="62F95EE6"/>
    <w:rsid w:val="630A21AB"/>
    <w:rsid w:val="6312EBEA"/>
    <w:rsid w:val="6318E037"/>
    <w:rsid w:val="631F6214"/>
    <w:rsid w:val="632B6EF7"/>
    <w:rsid w:val="6333D531"/>
    <w:rsid w:val="63340B6A"/>
    <w:rsid w:val="63388F57"/>
    <w:rsid w:val="633D4146"/>
    <w:rsid w:val="633F3CC4"/>
    <w:rsid w:val="63436864"/>
    <w:rsid w:val="637DE217"/>
    <w:rsid w:val="63ACC2A7"/>
    <w:rsid w:val="63DAB812"/>
    <w:rsid w:val="63E9589B"/>
    <w:rsid w:val="63EF4CE8"/>
    <w:rsid w:val="63FCFBEA"/>
    <w:rsid w:val="63FF10CE"/>
    <w:rsid w:val="64019F5A"/>
    <w:rsid w:val="6407D3E5"/>
    <w:rsid w:val="6412814C"/>
    <w:rsid w:val="6413ADF7"/>
    <w:rsid w:val="64198E1B"/>
    <w:rsid w:val="64245BEE"/>
    <w:rsid w:val="646C2DD4"/>
    <w:rsid w:val="6479C856"/>
    <w:rsid w:val="6480C2AA"/>
    <w:rsid w:val="64A93838"/>
    <w:rsid w:val="64C91E30"/>
    <w:rsid w:val="64DB186D"/>
    <w:rsid w:val="64DEA53D"/>
    <w:rsid w:val="64ECC2CE"/>
    <w:rsid w:val="64F2B71B"/>
    <w:rsid w:val="64FB6C57"/>
    <w:rsid w:val="650DE24E"/>
    <w:rsid w:val="6513A28E"/>
    <w:rsid w:val="652A053D"/>
    <w:rsid w:val="6532108C"/>
    <w:rsid w:val="65420945"/>
    <w:rsid w:val="65455D0C"/>
    <w:rsid w:val="65773A4C"/>
    <w:rsid w:val="65879174"/>
    <w:rsid w:val="6591A90E"/>
    <w:rsid w:val="65933EE7"/>
    <w:rsid w:val="6594762D"/>
    <w:rsid w:val="659C62B8"/>
    <w:rsid w:val="65B96EB4"/>
    <w:rsid w:val="65D88A63"/>
    <w:rsid w:val="65DB7FBB"/>
    <w:rsid w:val="65E18C78"/>
    <w:rsid w:val="65FE0001"/>
    <w:rsid w:val="65FE5D50"/>
    <w:rsid w:val="660803CA"/>
    <w:rsid w:val="66087D3D"/>
    <w:rsid w:val="660DEE1F"/>
    <w:rsid w:val="6615A29F"/>
    <w:rsid w:val="6618A194"/>
    <w:rsid w:val="66357ABF"/>
    <w:rsid w:val="664604B8"/>
    <w:rsid w:val="6648EF2D"/>
    <w:rsid w:val="665FA6A1"/>
    <w:rsid w:val="6672CF69"/>
    <w:rsid w:val="6675C4C1"/>
    <w:rsid w:val="667D19D4"/>
    <w:rsid w:val="668516CD"/>
    <w:rsid w:val="668A664A"/>
    <w:rsid w:val="66951341"/>
    <w:rsid w:val="6699F2FF"/>
    <w:rsid w:val="669D4F43"/>
    <w:rsid w:val="66CA6FA3"/>
    <w:rsid w:val="66E24632"/>
    <w:rsid w:val="66E7B932"/>
    <w:rsid w:val="66EEDB74"/>
    <w:rsid w:val="66FB4316"/>
    <w:rsid w:val="67016A34"/>
    <w:rsid w:val="670C4D02"/>
    <w:rsid w:val="67133C83"/>
    <w:rsid w:val="671907D0"/>
    <w:rsid w:val="672EDA35"/>
    <w:rsid w:val="67433751"/>
    <w:rsid w:val="67538685"/>
    <w:rsid w:val="6765E274"/>
    <w:rsid w:val="6799DE3A"/>
    <w:rsid w:val="67BAFDBA"/>
    <w:rsid w:val="67D3ED9B"/>
    <w:rsid w:val="67D5145E"/>
    <w:rsid w:val="6804D467"/>
    <w:rsid w:val="681E789F"/>
    <w:rsid w:val="682422E7"/>
    <w:rsid w:val="682D7378"/>
    <w:rsid w:val="682EA023"/>
    <w:rsid w:val="68325C92"/>
    <w:rsid w:val="684C737C"/>
    <w:rsid w:val="68763F38"/>
    <w:rsid w:val="689BB4D6"/>
    <w:rsid w:val="68BE3617"/>
    <w:rsid w:val="68BE67ED"/>
    <w:rsid w:val="68C015E5"/>
    <w:rsid w:val="68C318CA"/>
    <w:rsid w:val="68EB0700"/>
    <w:rsid w:val="68EF6088"/>
    <w:rsid w:val="68F1BD27"/>
    <w:rsid w:val="69143B44"/>
    <w:rsid w:val="69620ABD"/>
    <w:rsid w:val="6962641C"/>
    <w:rsid w:val="6964E1C4"/>
    <w:rsid w:val="6967D71C"/>
    <w:rsid w:val="6981E56D"/>
    <w:rsid w:val="69917A9F"/>
    <w:rsid w:val="69CE6440"/>
    <w:rsid w:val="69D8842D"/>
    <w:rsid w:val="69E120A0"/>
    <w:rsid w:val="69F1546C"/>
    <w:rsid w:val="6A0B79EC"/>
    <w:rsid w:val="6A1511A4"/>
    <w:rsid w:val="6A38D920"/>
    <w:rsid w:val="6A4B744A"/>
    <w:rsid w:val="6A687EC8"/>
    <w:rsid w:val="6A6A51E3"/>
    <w:rsid w:val="6A6CD3C3"/>
    <w:rsid w:val="6A980C00"/>
    <w:rsid w:val="6A983ED1"/>
    <w:rsid w:val="6A9C94EF"/>
    <w:rsid w:val="6AB5E92C"/>
    <w:rsid w:val="6AFB3CE0"/>
    <w:rsid w:val="6B04E320"/>
    <w:rsid w:val="6B17AF73"/>
    <w:rsid w:val="6B1F504A"/>
    <w:rsid w:val="6B20E54F"/>
    <w:rsid w:val="6B22549D"/>
    <w:rsid w:val="6B2FF50C"/>
    <w:rsid w:val="6B65DC3E"/>
    <w:rsid w:val="6B685193"/>
    <w:rsid w:val="6B6BB62A"/>
    <w:rsid w:val="6B823566"/>
    <w:rsid w:val="6B8DF01A"/>
    <w:rsid w:val="6BADD222"/>
    <w:rsid w:val="6BB04872"/>
    <w:rsid w:val="6BB22840"/>
    <w:rsid w:val="6BBAF784"/>
    <w:rsid w:val="6BC6A5F2"/>
    <w:rsid w:val="6BCD5373"/>
    <w:rsid w:val="6BD34BB0"/>
    <w:rsid w:val="6BD7D0AF"/>
    <w:rsid w:val="6BF2CD01"/>
    <w:rsid w:val="6BFEA713"/>
    <w:rsid w:val="6C04CE31"/>
    <w:rsid w:val="6C12B2F9"/>
    <w:rsid w:val="6C3F47E4"/>
    <w:rsid w:val="6C5A1C48"/>
    <w:rsid w:val="6C6BBBC6"/>
    <w:rsid w:val="6C6F532E"/>
    <w:rsid w:val="6C7946C5"/>
    <w:rsid w:val="6C876846"/>
    <w:rsid w:val="6C9D9906"/>
    <w:rsid w:val="6CC91B61"/>
    <w:rsid w:val="6CCA9688"/>
    <w:rsid w:val="6CDBA379"/>
    <w:rsid w:val="6D2399F7"/>
    <w:rsid w:val="6D2D60D0"/>
    <w:rsid w:val="6D351D00"/>
    <w:rsid w:val="6D4963DE"/>
    <w:rsid w:val="6D57E0AA"/>
    <w:rsid w:val="6DA72A57"/>
    <w:rsid w:val="6DB4D106"/>
    <w:rsid w:val="6DE599C5"/>
    <w:rsid w:val="6DEBD414"/>
    <w:rsid w:val="6DF37659"/>
    <w:rsid w:val="6DFDF395"/>
    <w:rsid w:val="6E029D55"/>
    <w:rsid w:val="6E08D7BD"/>
    <w:rsid w:val="6E18C2F7"/>
    <w:rsid w:val="6E30FDD4"/>
    <w:rsid w:val="6E3DE28D"/>
    <w:rsid w:val="6E3E9856"/>
    <w:rsid w:val="6E7A6EDF"/>
    <w:rsid w:val="6E8B9EAB"/>
    <w:rsid w:val="6E8E3CAC"/>
    <w:rsid w:val="6E9213BF"/>
    <w:rsid w:val="6E99F030"/>
    <w:rsid w:val="6E9B5083"/>
    <w:rsid w:val="6E9FE86D"/>
    <w:rsid w:val="6EAA948A"/>
    <w:rsid w:val="6EBC61C3"/>
    <w:rsid w:val="6EC1E256"/>
    <w:rsid w:val="6ED1381D"/>
    <w:rsid w:val="6EE505EA"/>
    <w:rsid w:val="6EEC6350"/>
    <w:rsid w:val="6EF46A23"/>
    <w:rsid w:val="6EF95C25"/>
    <w:rsid w:val="6EFBB360"/>
    <w:rsid w:val="6F076A85"/>
    <w:rsid w:val="6F3E7FA1"/>
    <w:rsid w:val="6F5DCE21"/>
    <w:rsid w:val="6F7E3EB4"/>
    <w:rsid w:val="6F8343BF"/>
    <w:rsid w:val="6F8FAB61"/>
    <w:rsid w:val="6F930FF8"/>
    <w:rsid w:val="6FA59141"/>
    <w:rsid w:val="6FA7A4CE"/>
    <w:rsid w:val="6FB07412"/>
    <w:rsid w:val="6FB0E787"/>
    <w:rsid w:val="6FC5C559"/>
    <w:rsid w:val="6FCD4D3D"/>
    <w:rsid w:val="6FCFC292"/>
    <w:rsid w:val="6FD62AAD"/>
    <w:rsid w:val="6FDAAF0D"/>
    <w:rsid w:val="6FDCC139"/>
    <w:rsid w:val="7004FC16"/>
    <w:rsid w:val="7019DB44"/>
    <w:rsid w:val="701EDEC9"/>
    <w:rsid w:val="7041E9D4"/>
    <w:rsid w:val="7051833C"/>
    <w:rsid w:val="705B4407"/>
    <w:rsid w:val="706BE35F"/>
    <w:rsid w:val="7081B5C4"/>
    <w:rsid w:val="70DB68C7"/>
    <w:rsid w:val="70EBB3C2"/>
    <w:rsid w:val="71086649"/>
    <w:rsid w:val="71185685"/>
    <w:rsid w:val="7123102F"/>
    <w:rsid w:val="712341C4"/>
    <w:rsid w:val="715C0614"/>
    <w:rsid w:val="717A7D98"/>
    <w:rsid w:val="717F9BE4"/>
    <w:rsid w:val="71817BB2"/>
    <w:rsid w:val="719E6BDF"/>
    <w:rsid w:val="71A9F045"/>
    <w:rsid w:val="71B1AAFA"/>
    <w:rsid w:val="71BFF564"/>
    <w:rsid w:val="71C22073"/>
    <w:rsid w:val="71C82F05"/>
    <w:rsid w:val="71EE9065"/>
    <w:rsid w:val="71F94A0F"/>
    <w:rsid w:val="71FC3F67"/>
    <w:rsid w:val="7203947A"/>
    <w:rsid w:val="7215DB39"/>
    <w:rsid w:val="7227F589"/>
    <w:rsid w:val="72351AEB"/>
    <w:rsid w:val="724363A7"/>
    <w:rsid w:val="725A9089"/>
    <w:rsid w:val="72800627"/>
    <w:rsid w:val="7297D75B"/>
    <w:rsid w:val="72A01118"/>
    <w:rsid w:val="72C207BE"/>
    <w:rsid w:val="72CC7FF8"/>
    <w:rsid w:val="72CFE991"/>
    <w:rsid w:val="72D039B8"/>
    <w:rsid w:val="72DB1AE1"/>
    <w:rsid w:val="72E1563E"/>
    <w:rsid w:val="72E1AD95"/>
    <w:rsid w:val="72FCE713"/>
    <w:rsid w:val="73053F78"/>
    <w:rsid w:val="73152EFC"/>
    <w:rsid w:val="732A59F5"/>
    <w:rsid w:val="73417860"/>
    <w:rsid w:val="735971CD"/>
    <w:rsid w:val="735A0F7D"/>
    <w:rsid w:val="73AF77F5"/>
    <w:rsid w:val="73BD39B2"/>
    <w:rsid w:val="73C2C9CB"/>
    <w:rsid w:val="73D7A1E3"/>
    <w:rsid w:val="73DFA7F7"/>
    <w:rsid w:val="73E00BE4"/>
    <w:rsid w:val="73F8CF9A"/>
    <w:rsid w:val="742E8F18"/>
    <w:rsid w:val="7449F522"/>
    <w:rsid w:val="746910D1"/>
    <w:rsid w:val="74889222"/>
    <w:rsid w:val="748D6881"/>
    <w:rsid w:val="749135C8"/>
    <w:rsid w:val="749723DD"/>
    <w:rsid w:val="74A6984C"/>
    <w:rsid w:val="74B3D80F"/>
    <w:rsid w:val="74C99042"/>
    <w:rsid w:val="74E3A2B0"/>
    <w:rsid w:val="74F066A6"/>
    <w:rsid w:val="751A07E4"/>
    <w:rsid w:val="75202F02"/>
    <w:rsid w:val="752B0337"/>
    <w:rsid w:val="753CE579"/>
    <w:rsid w:val="753F7D82"/>
    <w:rsid w:val="75470566"/>
    <w:rsid w:val="757103F3"/>
    <w:rsid w:val="75922373"/>
    <w:rsid w:val="75997886"/>
    <w:rsid w:val="75B41A19"/>
    <w:rsid w:val="75BF20F5"/>
    <w:rsid w:val="75CC1386"/>
    <w:rsid w:val="76068E34"/>
    <w:rsid w:val="76086E02"/>
    <w:rsid w:val="7613F7CE"/>
    <w:rsid w:val="76239935"/>
    <w:rsid w:val="76260E8A"/>
    <w:rsid w:val="7626C2A8"/>
    <w:rsid w:val="766F8E68"/>
    <w:rsid w:val="767ACA3E"/>
    <w:rsid w:val="767D9439"/>
    <w:rsid w:val="769D25A4"/>
    <w:rsid w:val="76B098DC"/>
    <w:rsid w:val="76BB0734"/>
    <w:rsid w:val="76C28B28"/>
    <w:rsid w:val="76E77726"/>
    <w:rsid w:val="76F3CA9F"/>
    <w:rsid w:val="76F7435F"/>
    <w:rsid w:val="76FC7153"/>
    <w:rsid w:val="7700DBF1"/>
    <w:rsid w:val="7704DA1B"/>
    <w:rsid w:val="7706F877"/>
    <w:rsid w:val="7715D56E"/>
    <w:rsid w:val="7716BC5D"/>
    <w:rsid w:val="771F6123"/>
    <w:rsid w:val="7720DC4A"/>
    <w:rsid w:val="7722A4F7"/>
    <w:rsid w:val="772B783B"/>
    <w:rsid w:val="773C077D"/>
    <w:rsid w:val="7742D2F0"/>
    <w:rsid w:val="77510B92"/>
    <w:rsid w:val="77537248"/>
    <w:rsid w:val="77582437"/>
    <w:rsid w:val="77678F5E"/>
    <w:rsid w:val="7768488E"/>
    <w:rsid w:val="776D284C"/>
    <w:rsid w:val="777D45E2"/>
    <w:rsid w:val="7783D963"/>
    <w:rsid w:val="7798F7D9"/>
    <w:rsid w:val="77B84659"/>
    <w:rsid w:val="77BAEE7F"/>
    <w:rsid w:val="77BBA29D"/>
    <w:rsid w:val="77BBEA74"/>
    <w:rsid w:val="77C3E6F2"/>
    <w:rsid w:val="77E4ED0C"/>
    <w:rsid w:val="77EDCE1C"/>
    <w:rsid w:val="782EF7D4"/>
    <w:rsid w:val="784394FD"/>
    <w:rsid w:val="78693D6C"/>
    <w:rsid w:val="786C66DF"/>
    <w:rsid w:val="788710C5"/>
    <w:rsid w:val="78B1B37D"/>
    <w:rsid w:val="78B37D07"/>
    <w:rsid w:val="78B40E47"/>
    <w:rsid w:val="78DEB0FF"/>
    <w:rsid w:val="78E10BC9"/>
    <w:rsid w:val="78E40121"/>
    <w:rsid w:val="78F8D265"/>
    <w:rsid w:val="79182818"/>
    <w:rsid w:val="791BC625"/>
    <w:rsid w:val="791CA9D4"/>
    <w:rsid w:val="7928C53F"/>
    <w:rsid w:val="79421F72"/>
    <w:rsid w:val="7946FF30"/>
    <w:rsid w:val="79539DEA"/>
    <w:rsid w:val="796E16ED"/>
    <w:rsid w:val="79754412"/>
    <w:rsid w:val="798178E3"/>
    <w:rsid w:val="799CCE94"/>
    <w:rsid w:val="79ACBED0"/>
    <w:rsid w:val="79C19014"/>
    <w:rsid w:val="79C9CC16"/>
    <w:rsid w:val="79F040CD"/>
    <w:rsid w:val="7A1C3F36"/>
    <w:rsid w:val="7A383B43"/>
    <w:rsid w:val="7A3E8F51"/>
    <w:rsid w:val="7A5C91CB"/>
    <w:rsid w:val="7A707CA7"/>
    <w:rsid w:val="7A8B7CB3"/>
    <w:rsid w:val="7A9530DC"/>
    <w:rsid w:val="7AA5ABC7"/>
    <w:rsid w:val="7ACD3649"/>
    <w:rsid w:val="7ADD2685"/>
    <w:rsid w:val="7AE95B56"/>
    <w:rsid w:val="7AF680B8"/>
    <w:rsid w:val="7AFAD786"/>
    <w:rsid w:val="7AFB87B4"/>
    <w:rsid w:val="7AFC7505"/>
    <w:rsid w:val="7B0CC28B"/>
    <w:rsid w:val="7B1EF54B"/>
    <w:rsid w:val="7B347963"/>
    <w:rsid w:val="7B35A758"/>
    <w:rsid w:val="7B4F1AF6"/>
    <w:rsid w:val="7B6E6976"/>
    <w:rsid w:val="7B8E7467"/>
    <w:rsid w:val="7B90E9BC"/>
    <w:rsid w:val="7B9626C9"/>
    <w:rsid w:val="7BA2BC0B"/>
    <w:rsid w:val="7BA620A2"/>
    <w:rsid w:val="7BA64B1D"/>
    <w:rsid w:val="7BB43461"/>
    <w:rsid w:val="7BE2484D"/>
    <w:rsid w:val="7C081B3A"/>
    <w:rsid w:val="7C09F6A0"/>
    <w:rsid w:val="7C0DB628"/>
    <w:rsid w:val="7C19903A"/>
    <w:rsid w:val="7C34BB6D"/>
    <w:rsid w:val="7C7CC024"/>
    <w:rsid w:val="7C81EA28"/>
    <w:rsid w:val="7C9453EF"/>
    <w:rsid w:val="7C967126"/>
    <w:rsid w:val="7C9ED12B"/>
    <w:rsid w:val="7CC92687"/>
    <w:rsid w:val="7CD42D8D"/>
    <w:rsid w:val="7CEC041C"/>
    <w:rsid w:val="7CF1771C"/>
    <w:rsid w:val="7D067B31"/>
    <w:rsid w:val="7D3E773C"/>
    <w:rsid w:val="7D487CC8"/>
    <w:rsid w:val="7D4D5433"/>
    <w:rsid w:val="7D69C345"/>
    <w:rsid w:val="7D6CD584"/>
    <w:rsid w:val="7D91C4D3"/>
    <w:rsid w:val="7D9676C2"/>
    <w:rsid w:val="7DB06BAD"/>
    <w:rsid w:val="7DB1CC73"/>
    <w:rsid w:val="7DBF48A4"/>
    <w:rsid w:val="7DDED248"/>
    <w:rsid w:val="7DF54C2E"/>
    <w:rsid w:val="7DF5629C"/>
    <w:rsid w:val="7E0E9251"/>
    <w:rsid w:val="7E268BBE"/>
    <w:rsid w:val="7E373162"/>
    <w:rsid w:val="7E3E6ACA"/>
    <w:rsid w:val="7E41792C"/>
    <w:rsid w:val="7E434235"/>
    <w:rsid w:val="7E552AAF"/>
    <w:rsid w:val="7E56B2B3"/>
    <w:rsid w:val="7E60AEA2"/>
    <w:rsid w:val="7E647AA8"/>
    <w:rsid w:val="7E6B684C"/>
    <w:rsid w:val="7E6E5DA4"/>
    <w:rsid w:val="7E98841F"/>
    <w:rsid w:val="7E99E0F5"/>
    <w:rsid w:val="7EA33186"/>
    <w:rsid w:val="7EFA35E8"/>
    <w:rsid w:val="7F05AE48"/>
    <w:rsid w:val="7F0BDC3A"/>
    <w:rsid w:val="7F14D77B"/>
    <w:rsid w:val="7F1F49D4"/>
    <w:rsid w:val="7F218A9E"/>
    <w:rsid w:val="7F3BB417"/>
    <w:rsid w:val="7F4143BD"/>
    <w:rsid w:val="7F620D72"/>
    <w:rsid w:val="7F9BFA7C"/>
    <w:rsid w:val="7F9F13D5"/>
    <w:rsid w:val="7FC195C6"/>
    <w:rsid w:val="7FCD3E02"/>
    <w:rsid w:val="7FD8222A"/>
    <w:rsid w:val="7FE55617"/>
    <w:rsid w:val="7FEADE8A"/>
    <w:rsid w:val="7FEBC579"/>
    <w:rsid w:val="7FF5CE99"/>
    <w:rsid w:val="7FFFB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15:docId w15:val="{E2264771-CB62-4734-9D39-6F8731CB6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3F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52670"/>
    <w:rPr>
      <w:color w:val="2B579A"/>
      <w:shd w:val="clear" w:color="auto" w:fill="E1DFDD"/>
    </w:rPr>
  </w:style>
  <w:style w:type="character" w:customStyle="1" w:styleId="normaltextrun">
    <w:name w:val="normaltextrun"/>
    <w:basedOn w:val="DefaultParagraphFont"/>
    <w:rsid w:val="00D80FC6"/>
  </w:style>
  <w:style w:type="character" w:customStyle="1" w:styleId="eop">
    <w:name w:val="eop"/>
    <w:basedOn w:val="DefaultParagraphFont"/>
    <w:rsid w:val="00D80FC6"/>
  </w:style>
  <w:style w:type="character" w:customStyle="1" w:styleId="Heading3Char">
    <w:name w:val="Heading 3 Char"/>
    <w:aliases w:val="Heading 3 3GPP Char"/>
    <w:basedOn w:val="DefaultParagraphFont"/>
    <w:link w:val="Heading3"/>
    <w:rsid w:val="00C03DC3"/>
    <w:rPr>
      <w:rFonts w:ascii="Arial" w:hAnsi="Arial"/>
      <w:sz w:val="28"/>
      <w:lang w:val="en-GB"/>
    </w:rPr>
  </w:style>
  <w:style w:type="character" w:customStyle="1" w:styleId="Heading4Char">
    <w:name w:val="Heading 4 Char"/>
    <w:basedOn w:val="DefaultParagraphFont"/>
    <w:link w:val="Heading4"/>
    <w:rsid w:val="000D0400"/>
    <w:rPr>
      <w:rFonts w:ascii="Arial" w:hAnsi="Arial"/>
      <w:sz w:val="24"/>
      <w:lang w:val="en-GB"/>
    </w:rPr>
  </w:style>
  <w:style w:type="paragraph" w:customStyle="1" w:styleId="pw-post-body-paragraph">
    <w:name w:val="pw-post-body-paragraph"/>
    <w:basedOn w:val="Normal"/>
    <w:rsid w:val="00C522D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Strong">
    <w:name w:val="Strong"/>
    <w:basedOn w:val="DefaultParagraphFont"/>
    <w:uiPriority w:val="22"/>
    <w:qFormat/>
    <w:rsid w:val="00C522DC"/>
    <w:rPr>
      <w:b/>
      <w:bCs/>
    </w:rPr>
  </w:style>
  <w:style w:type="character" w:customStyle="1" w:styleId="TALChar">
    <w:name w:val="TAL Char"/>
    <w:link w:val="TAL"/>
    <w:locked/>
    <w:rsid w:val="00EA3B19"/>
    <w:rPr>
      <w:rFonts w:ascii="Arial" w:hAnsi="Arial"/>
      <w:sz w:val="18"/>
      <w:lang w:val="en-GB"/>
    </w:rPr>
  </w:style>
  <w:style w:type="paragraph" w:customStyle="1" w:styleId="bullet1">
    <w:name w:val="bullet1"/>
    <w:basedOn w:val="Normal"/>
    <w:qFormat/>
    <w:rsid w:val="00EA3B19"/>
    <w:pPr>
      <w:numPr>
        <w:numId w:val="9"/>
      </w:numPr>
      <w:autoSpaceDE/>
      <w:autoSpaceDN/>
      <w:adjustRightInd/>
      <w:spacing w:after="120"/>
      <w:jc w:val="both"/>
      <w:textAlignment w:val="auto"/>
    </w:pPr>
    <w:rPr>
      <w:szCs w:val="24"/>
      <w:lang w:val="en-US" w:eastAsia="zh-CN"/>
    </w:rPr>
  </w:style>
  <w:style w:type="character" w:customStyle="1" w:styleId="TANChar">
    <w:name w:val="TAN Char"/>
    <w:link w:val="TAN"/>
    <w:qFormat/>
    <w:locked/>
    <w:rsid w:val="00EA3B19"/>
    <w:rPr>
      <w:rFonts w:ascii="Arial" w:hAnsi="Arial"/>
      <w:sz w:val="18"/>
      <w:lang w:val="en-GB"/>
    </w:rPr>
  </w:style>
  <w:style w:type="table" w:styleId="TableGridLight">
    <w:name w:val="Grid Table Light"/>
    <w:basedOn w:val="TableNormal"/>
    <w:uiPriority w:val="40"/>
    <w:rsid w:val="009B067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2175210">
      <w:bodyDiv w:val="1"/>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 w:id="813790854">
          <w:marLeft w:val="0"/>
          <w:marRight w:val="0"/>
          <w:marTop w:val="0"/>
          <w:marBottom w:val="0"/>
          <w:divBdr>
            <w:top w:val="none" w:sz="0" w:space="0" w:color="auto"/>
            <w:left w:val="none" w:sz="0" w:space="0" w:color="auto"/>
            <w:bottom w:val="none" w:sz="0" w:space="0" w:color="auto"/>
            <w:right w:val="none" w:sz="0" w:space="0" w:color="auto"/>
          </w:divBdr>
        </w:div>
      </w:divsChild>
    </w:div>
    <w:div w:id="313998003">
      <w:bodyDiv w:val="1"/>
      <w:marLeft w:val="0"/>
      <w:marRight w:val="0"/>
      <w:marTop w:val="0"/>
      <w:marBottom w:val="0"/>
      <w:divBdr>
        <w:top w:val="none" w:sz="0" w:space="0" w:color="auto"/>
        <w:left w:val="none" w:sz="0" w:space="0" w:color="auto"/>
        <w:bottom w:val="none" w:sz="0" w:space="0" w:color="auto"/>
        <w:right w:val="none" w:sz="0" w:space="0" w:color="auto"/>
      </w:divBdr>
      <w:divsChild>
        <w:div w:id="344523990">
          <w:marLeft w:val="1800"/>
          <w:marRight w:val="0"/>
          <w:marTop w:val="0"/>
          <w:marBottom w:val="0"/>
          <w:divBdr>
            <w:top w:val="none" w:sz="0" w:space="0" w:color="auto"/>
            <w:left w:val="none" w:sz="0" w:space="0" w:color="auto"/>
            <w:bottom w:val="none" w:sz="0" w:space="0" w:color="auto"/>
            <w:right w:val="none" w:sz="0" w:space="0" w:color="auto"/>
          </w:divBdr>
        </w:div>
        <w:div w:id="802425149">
          <w:marLeft w:val="547"/>
          <w:marRight w:val="0"/>
          <w:marTop w:val="0"/>
          <w:marBottom w:val="0"/>
          <w:divBdr>
            <w:top w:val="none" w:sz="0" w:space="0" w:color="auto"/>
            <w:left w:val="none" w:sz="0" w:space="0" w:color="auto"/>
            <w:bottom w:val="none" w:sz="0" w:space="0" w:color="auto"/>
            <w:right w:val="none" w:sz="0" w:space="0" w:color="auto"/>
          </w:divBdr>
        </w:div>
        <w:div w:id="804589847">
          <w:marLeft w:val="1800"/>
          <w:marRight w:val="0"/>
          <w:marTop w:val="0"/>
          <w:marBottom w:val="0"/>
          <w:divBdr>
            <w:top w:val="none" w:sz="0" w:space="0" w:color="auto"/>
            <w:left w:val="none" w:sz="0" w:space="0" w:color="auto"/>
            <w:bottom w:val="none" w:sz="0" w:space="0" w:color="auto"/>
            <w:right w:val="none" w:sz="0" w:space="0" w:color="auto"/>
          </w:divBdr>
        </w:div>
        <w:div w:id="185121792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6680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700946">
      <w:bodyDiv w:val="1"/>
      <w:marLeft w:val="0"/>
      <w:marRight w:val="0"/>
      <w:marTop w:val="0"/>
      <w:marBottom w:val="0"/>
      <w:divBdr>
        <w:top w:val="none" w:sz="0" w:space="0" w:color="auto"/>
        <w:left w:val="none" w:sz="0" w:space="0" w:color="auto"/>
        <w:bottom w:val="none" w:sz="0" w:space="0" w:color="auto"/>
        <w:right w:val="none" w:sz="0" w:space="0" w:color="auto"/>
      </w:divBdr>
      <w:divsChild>
        <w:div w:id="409817294">
          <w:marLeft w:val="547"/>
          <w:marRight w:val="0"/>
          <w:marTop w:val="0"/>
          <w:marBottom w:val="0"/>
          <w:divBdr>
            <w:top w:val="none" w:sz="0" w:space="0" w:color="auto"/>
            <w:left w:val="none" w:sz="0" w:space="0" w:color="auto"/>
            <w:bottom w:val="none" w:sz="0" w:space="0" w:color="auto"/>
            <w:right w:val="none" w:sz="0" w:space="0" w:color="auto"/>
          </w:divBdr>
        </w:div>
        <w:div w:id="1038121379">
          <w:marLeft w:val="547"/>
          <w:marRight w:val="0"/>
          <w:marTop w:val="0"/>
          <w:marBottom w:val="0"/>
          <w:divBdr>
            <w:top w:val="none" w:sz="0" w:space="0" w:color="auto"/>
            <w:left w:val="none" w:sz="0" w:space="0" w:color="auto"/>
            <w:bottom w:val="none" w:sz="0" w:space="0" w:color="auto"/>
            <w:right w:val="none" w:sz="0" w:space="0" w:color="auto"/>
          </w:divBdr>
        </w:div>
        <w:div w:id="1352881800">
          <w:marLeft w:val="1800"/>
          <w:marRight w:val="0"/>
          <w:marTop w:val="0"/>
          <w:marBottom w:val="0"/>
          <w:divBdr>
            <w:top w:val="none" w:sz="0" w:space="0" w:color="auto"/>
            <w:left w:val="none" w:sz="0" w:space="0" w:color="auto"/>
            <w:bottom w:val="none" w:sz="0" w:space="0" w:color="auto"/>
            <w:right w:val="none" w:sz="0" w:space="0" w:color="auto"/>
          </w:divBdr>
        </w:div>
        <w:div w:id="2015258412">
          <w:marLeft w:val="1800"/>
          <w:marRight w:val="0"/>
          <w:marTop w:val="0"/>
          <w:marBottom w:val="0"/>
          <w:divBdr>
            <w:top w:val="none" w:sz="0" w:space="0" w:color="auto"/>
            <w:left w:val="none" w:sz="0" w:space="0" w:color="auto"/>
            <w:bottom w:val="none" w:sz="0" w:space="0" w:color="auto"/>
            <w:right w:val="none" w:sz="0" w:space="0" w:color="auto"/>
          </w:divBdr>
        </w:div>
      </w:divsChild>
    </w:div>
    <w:div w:id="536544994">
      <w:bodyDiv w:val="1"/>
      <w:marLeft w:val="0"/>
      <w:marRight w:val="0"/>
      <w:marTop w:val="0"/>
      <w:marBottom w:val="0"/>
      <w:divBdr>
        <w:top w:val="none" w:sz="0" w:space="0" w:color="auto"/>
        <w:left w:val="none" w:sz="0" w:space="0" w:color="auto"/>
        <w:bottom w:val="none" w:sz="0" w:space="0" w:color="auto"/>
        <w:right w:val="none" w:sz="0" w:space="0" w:color="auto"/>
      </w:divBdr>
      <w:divsChild>
        <w:div w:id="387194436">
          <w:marLeft w:val="1800"/>
          <w:marRight w:val="0"/>
          <w:marTop w:val="0"/>
          <w:marBottom w:val="0"/>
          <w:divBdr>
            <w:top w:val="none" w:sz="0" w:space="0" w:color="auto"/>
            <w:left w:val="none" w:sz="0" w:space="0" w:color="auto"/>
            <w:bottom w:val="none" w:sz="0" w:space="0" w:color="auto"/>
            <w:right w:val="none" w:sz="0" w:space="0" w:color="auto"/>
          </w:divBdr>
        </w:div>
        <w:div w:id="462777282">
          <w:marLeft w:val="1800"/>
          <w:marRight w:val="0"/>
          <w:marTop w:val="0"/>
          <w:marBottom w:val="0"/>
          <w:divBdr>
            <w:top w:val="none" w:sz="0" w:space="0" w:color="auto"/>
            <w:left w:val="none" w:sz="0" w:space="0" w:color="auto"/>
            <w:bottom w:val="none" w:sz="0" w:space="0" w:color="auto"/>
            <w:right w:val="none" w:sz="0" w:space="0" w:color="auto"/>
          </w:divBdr>
        </w:div>
        <w:div w:id="831993958">
          <w:marLeft w:val="547"/>
          <w:marRight w:val="0"/>
          <w:marTop w:val="0"/>
          <w:marBottom w:val="0"/>
          <w:divBdr>
            <w:top w:val="none" w:sz="0" w:space="0" w:color="auto"/>
            <w:left w:val="none" w:sz="0" w:space="0" w:color="auto"/>
            <w:bottom w:val="none" w:sz="0" w:space="0" w:color="auto"/>
            <w:right w:val="none" w:sz="0" w:space="0" w:color="auto"/>
          </w:divBdr>
        </w:div>
        <w:div w:id="1018580588">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750274">
      <w:bodyDiv w:val="1"/>
      <w:marLeft w:val="0"/>
      <w:marRight w:val="0"/>
      <w:marTop w:val="0"/>
      <w:marBottom w:val="0"/>
      <w:divBdr>
        <w:top w:val="none" w:sz="0" w:space="0" w:color="auto"/>
        <w:left w:val="none" w:sz="0" w:space="0" w:color="auto"/>
        <w:bottom w:val="none" w:sz="0" w:space="0" w:color="auto"/>
        <w:right w:val="none" w:sz="0" w:space="0" w:color="auto"/>
      </w:divBdr>
      <w:divsChild>
        <w:div w:id="187842365">
          <w:marLeft w:val="1800"/>
          <w:marRight w:val="0"/>
          <w:marTop w:val="0"/>
          <w:marBottom w:val="0"/>
          <w:divBdr>
            <w:top w:val="none" w:sz="0" w:space="0" w:color="auto"/>
            <w:left w:val="none" w:sz="0" w:space="0" w:color="auto"/>
            <w:bottom w:val="none" w:sz="0" w:space="0" w:color="auto"/>
            <w:right w:val="none" w:sz="0" w:space="0" w:color="auto"/>
          </w:divBdr>
        </w:div>
        <w:div w:id="942106767">
          <w:marLeft w:val="547"/>
          <w:marRight w:val="0"/>
          <w:marTop w:val="0"/>
          <w:marBottom w:val="0"/>
          <w:divBdr>
            <w:top w:val="none" w:sz="0" w:space="0" w:color="auto"/>
            <w:left w:val="none" w:sz="0" w:space="0" w:color="auto"/>
            <w:bottom w:val="none" w:sz="0" w:space="0" w:color="auto"/>
            <w:right w:val="none" w:sz="0" w:space="0" w:color="auto"/>
          </w:divBdr>
        </w:div>
        <w:div w:id="1952585074">
          <w:marLeft w:val="547"/>
          <w:marRight w:val="0"/>
          <w:marTop w:val="0"/>
          <w:marBottom w:val="0"/>
          <w:divBdr>
            <w:top w:val="none" w:sz="0" w:space="0" w:color="auto"/>
            <w:left w:val="none" w:sz="0" w:space="0" w:color="auto"/>
            <w:bottom w:val="none" w:sz="0" w:space="0" w:color="auto"/>
            <w:right w:val="none" w:sz="0" w:space="0" w:color="auto"/>
          </w:divBdr>
        </w:div>
        <w:div w:id="2096004118">
          <w:marLeft w:val="180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282667">
      <w:bodyDiv w:val="1"/>
      <w:marLeft w:val="0"/>
      <w:marRight w:val="0"/>
      <w:marTop w:val="0"/>
      <w:marBottom w:val="0"/>
      <w:divBdr>
        <w:top w:val="none" w:sz="0" w:space="0" w:color="auto"/>
        <w:left w:val="none" w:sz="0" w:space="0" w:color="auto"/>
        <w:bottom w:val="none" w:sz="0" w:space="0" w:color="auto"/>
        <w:right w:val="none" w:sz="0" w:space="0" w:color="auto"/>
      </w:divBdr>
      <w:divsChild>
        <w:div w:id="185141981">
          <w:marLeft w:val="0"/>
          <w:marRight w:val="0"/>
          <w:marTop w:val="0"/>
          <w:marBottom w:val="0"/>
          <w:divBdr>
            <w:top w:val="none" w:sz="0" w:space="0" w:color="auto"/>
            <w:left w:val="none" w:sz="0" w:space="0" w:color="auto"/>
            <w:bottom w:val="none" w:sz="0" w:space="0" w:color="auto"/>
            <w:right w:val="none" w:sz="0" w:space="0" w:color="auto"/>
          </w:divBdr>
        </w:div>
        <w:div w:id="949361761">
          <w:marLeft w:val="0"/>
          <w:marRight w:val="0"/>
          <w:marTop w:val="0"/>
          <w:marBottom w:val="0"/>
          <w:divBdr>
            <w:top w:val="none" w:sz="0" w:space="0" w:color="auto"/>
            <w:left w:val="none" w:sz="0" w:space="0" w:color="auto"/>
            <w:bottom w:val="none" w:sz="0" w:space="0" w:color="auto"/>
            <w:right w:val="none" w:sz="0" w:space="0" w:color="auto"/>
          </w:divBdr>
        </w:div>
        <w:div w:id="1012101933">
          <w:marLeft w:val="0"/>
          <w:marRight w:val="0"/>
          <w:marTop w:val="0"/>
          <w:marBottom w:val="0"/>
          <w:divBdr>
            <w:top w:val="none" w:sz="0" w:space="0" w:color="auto"/>
            <w:left w:val="none" w:sz="0" w:space="0" w:color="auto"/>
            <w:bottom w:val="none" w:sz="0" w:space="0" w:color="auto"/>
            <w:right w:val="none" w:sz="0" w:space="0" w:color="auto"/>
          </w:divBdr>
        </w:div>
        <w:div w:id="1349714074">
          <w:marLeft w:val="0"/>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60592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2277075">
      <w:bodyDiv w:val="1"/>
      <w:marLeft w:val="0"/>
      <w:marRight w:val="0"/>
      <w:marTop w:val="0"/>
      <w:marBottom w:val="0"/>
      <w:divBdr>
        <w:top w:val="none" w:sz="0" w:space="0" w:color="auto"/>
        <w:left w:val="none" w:sz="0" w:space="0" w:color="auto"/>
        <w:bottom w:val="none" w:sz="0" w:space="0" w:color="auto"/>
        <w:right w:val="none" w:sz="0" w:space="0" w:color="auto"/>
      </w:divBdr>
      <w:divsChild>
        <w:div w:id="55932404">
          <w:marLeft w:val="1800"/>
          <w:marRight w:val="0"/>
          <w:marTop w:val="0"/>
          <w:marBottom w:val="0"/>
          <w:divBdr>
            <w:top w:val="none" w:sz="0" w:space="0" w:color="auto"/>
            <w:left w:val="none" w:sz="0" w:space="0" w:color="auto"/>
            <w:bottom w:val="none" w:sz="0" w:space="0" w:color="auto"/>
            <w:right w:val="none" w:sz="0" w:space="0" w:color="auto"/>
          </w:divBdr>
        </w:div>
        <w:div w:id="1130316706">
          <w:marLeft w:val="547"/>
          <w:marRight w:val="0"/>
          <w:marTop w:val="0"/>
          <w:marBottom w:val="0"/>
          <w:divBdr>
            <w:top w:val="none" w:sz="0" w:space="0" w:color="auto"/>
            <w:left w:val="none" w:sz="0" w:space="0" w:color="auto"/>
            <w:bottom w:val="none" w:sz="0" w:space="0" w:color="auto"/>
            <w:right w:val="none" w:sz="0" w:space="0" w:color="auto"/>
          </w:divBdr>
        </w:div>
        <w:div w:id="1138570342">
          <w:marLeft w:val="1800"/>
          <w:marRight w:val="0"/>
          <w:marTop w:val="0"/>
          <w:marBottom w:val="0"/>
          <w:divBdr>
            <w:top w:val="none" w:sz="0" w:space="0" w:color="auto"/>
            <w:left w:val="none" w:sz="0" w:space="0" w:color="auto"/>
            <w:bottom w:val="none" w:sz="0" w:space="0" w:color="auto"/>
            <w:right w:val="none" w:sz="0" w:space="0" w:color="auto"/>
          </w:divBdr>
        </w:div>
        <w:div w:id="1410692466">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843361">
      <w:bodyDiv w:val="1"/>
      <w:marLeft w:val="0"/>
      <w:marRight w:val="0"/>
      <w:marTop w:val="0"/>
      <w:marBottom w:val="0"/>
      <w:divBdr>
        <w:top w:val="none" w:sz="0" w:space="0" w:color="auto"/>
        <w:left w:val="none" w:sz="0" w:space="0" w:color="auto"/>
        <w:bottom w:val="none" w:sz="0" w:space="0" w:color="auto"/>
        <w:right w:val="none" w:sz="0" w:space="0" w:color="auto"/>
      </w:divBdr>
      <w:divsChild>
        <w:div w:id="14581037">
          <w:marLeft w:val="547"/>
          <w:marRight w:val="0"/>
          <w:marTop w:val="0"/>
          <w:marBottom w:val="0"/>
          <w:divBdr>
            <w:top w:val="none" w:sz="0" w:space="0" w:color="auto"/>
            <w:left w:val="none" w:sz="0" w:space="0" w:color="auto"/>
            <w:bottom w:val="none" w:sz="0" w:space="0" w:color="auto"/>
            <w:right w:val="none" w:sz="0" w:space="0" w:color="auto"/>
          </w:divBdr>
        </w:div>
        <w:div w:id="659579415">
          <w:marLeft w:val="1800"/>
          <w:marRight w:val="0"/>
          <w:marTop w:val="0"/>
          <w:marBottom w:val="0"/>
          <w:divBdr>
            <w:top w:val="none" w:sz="0" w:space="0" w:color="auto"/>
            <w:left w:val="none" w:sz="0" w:space="0" w:color="auto"/>
            <w:bottom w:val="none" w:sz="0" w:space="0" w:color="auto"/>
            <w:right w:val="none" w:sz="0" w:space="0" w:color="auto"/>
          </w:divBdr>
        </w:div>
        <w:div w:id="960263974">
          <w:marLeft w:val="547"/>
          <w:marRight w:val="0"/>
          <w:marTop w:val="0"/>
          <w:marBottom w:val="0"/>
          <w:divBdr>
            <w:top w:val="none" w:sz="0" w:space="0" w:color="auto"/>
            <w:left w:val="none" w:sz="0" w:space="0" w:color="auto"/>
            <w:bottom w:val="none" w:sz="0" w:space="0" w:color="auto"/>
            <w:right w:val="none" w:sz="0" w:space="0" w:color="auto"/>
          </w:divBdr>
        </w:div>
        <w:div w:id="1501308568">
          <w:marLeft w:val="1800"/>
          <w:marRight w:val="0"/>
          <w:marTop w:val="0"/>
          <w:marBottom w:val="0"/>
          <w:divBdr>
            <w:top w:val="none" w:sz="0" w:space="0" w:color="auto"/>
            <w:left w:val="none" w:sz="0" w:space="0" w:color="auto"/>
            <w:bottom w:val="none" w:sz="0" w:space="0" w:color="auto"/>
            <w:right w:val="none" w:sz="0" w:space="0" w:color="auto"/>
          </w:divBdr>
        </w:div>
      </w:divsChild>
    </w:div>
    <w:div w:id="98588929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691779">
      <w:bodyDiv w:val="1"/>
      <w:marLeft w:val="0"/>
      <w:marRight w:val="0"/>
      <w:marTop w:val="0"/>
      <w:marBottom w:val="0"/>
      <w:divBdr>
        <w:top w:val="none" w:sz="0" w:space="0" w:color="auto"/>
        <w:left w:val="none" w:sz="0" w:space="0" w:color="auto"/>
        <w:bottom w:val="none" w:sz="0" w:space="0" w:color="auto"/>
        <w:right w:val="none" w:sz="0" w:space="0" w:color="auto"/>
      </w:divBdr>
      <w:divsChild>
        <w:div w:id="1440446961">
          <w:marLeft w:val="0"/>
          <w:marRight w:val="0"/>
          <w:marTop w:val="0"/>
          <w:marBottom w:val="0"/>
          <w:divBdr>
            <w:top w:val="none" w:sz="0" w:space="0" w:color="auto"/>
            <w:left w:val="none" w:sz="0" w:space="0" w:color="auto"/>
            <w:bottom w:val="none" w:sz="0" w:space="0" w:color="auto"/>
            <w:right w:val="none" w:sz="0" w:space="0" w:color="auto"/>
          </w:divBdr>
        </w:div>
        <w:div w:id="2077823616">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80976100">
      <w:bodyDiv w:val="1"/>
      <w:marLeft w:val="0"/>
      <w:marRight w:val="0"/>
      <w:marTop w:val="0"/>
      <w:marBottom w:val="0"/>
      <w:divBdr>
        <w:top w:val="none" w:sz="0" w:space="0" w:color="auto"/>
        <w:left w:val="none" w:sz="0" w:space="0" w:color="auto"/>
        <w:bottom w:val="none" w:sz="0" w:space="0" w:color="auto"/>
        <w:right w:val="none" w:sz="0" w:space="0" w:color="auto"/>
      </w:divBdr>
      <w:divsChild>
        <w:div w:id="2435129">
          <w:marLeft w:val="1800"/>
          <w:marRight w:val="0"/>
          <w:marTop w:val="0"/>
          <w:marBottom w:val="0"/>
          <w:divBdr>
            <w:top w:val="none" w:sz="0" w:space="0" w:color="auto"/>
            <w:left w:val="none" w:sz="0" w:space="0" w:color="auto"/>
            <w:bottom w:val="none" w:sz="0" w:space="0" w:color="auto"/>
            <w:right w:val="none" w:sz="0" w:space="0" w:color="auto"/>
          </w:divBdr>
        </w:div>
        <w:div w:id="167672556">
          <w:marLeft w:val="547"/>
          <w:marRight w:val="0"/>
          <w:marTop w:val="0"/>
          <w:marBottom w:val="0"/>
          <w:divBdr>
            <w:top w:val="none" w:sz="0" w:space="0" w:color="auto"/>
            <w:left w:val="none" w:sz="0" w:space="0" w:color="auto"/>
            <w:bottom w:val="none" w:sz="0" w:space="0" w:color="auto"/>
            <w:right w:val="none" w:sz="0" w:space="0" w:color="auto"/>
          </w:divBdr>
        </w:div>
        <w:div w:id="457837427">
          <w:marLeft w:val="547"/>
          <w:marRight w:val="0"/>
          <w:marTop w:val="0"/>
          <w:marBottom w:val="0"/>
          <w:divBdr>
            <w:top w:val="none" w:sz="0" w:space="0" w:color="auto"/>
            <w:left w:val="none" w:sz="0" w:space="0" w:color="auto"/>
            <w:bottom w:val="none" w:sz="0" w:space="0" w:color="auto"/>
            <w:right w:val="none" w:sz="0" w:space="0" w:color="auto"/>
          </w:divBdr>
        </w:div>
        <w:div w:id="1041444716">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05158">
      <w:bodyDiv w:val="1"/>
      <w:marLeft w:val="0"/>
      <w:marRight w:val="0"/>
      <w:marTop w:val="0"/>
      <w:marBottom w:val="0"/>
      <w:divBdr>
        <w:top w:val="none" w:sz="0" w:space="0" w:color="auto"/>
        <w:left w:val="none" w:sz="0" w:space="0" w:color="auto"/>
        <w:bottom w:val="none" w:sz="0" w:space="0" w:color="auto"/>
        <w:right w:val="none" w:sz="0" w:space="0" w:color="auto"/>
      </w:divBdr>
      <w:divsChild>
        <w:div w:id="647175289">
          <w:marLeft w:val="0"/>
          <w:marRight w:val="0"/>
          <w:marTop w:val="0"/>
          <w:marBottom w:val="0"/>
          <w:divBdr>
            <w:top w:val="none" w:sz="0" w:space="0" w:color="auto"/>
            <w:left w:val="none" w:sz="0" w:space="0" w:color="auto"/>
            <w:bottom w:val="none" w:sz="0" w:space="0" w:color="auto"/>
            <w:right w:val="none" w:sz="0" w:space="0" w:color="auto"/>
          </w:divBdr>
        </w:div>
        <w:div w:id="1043482483">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093962">
      <w:bodyDiv w:val="1"/>
      <w:marLeft w:val="0"/>
      <w:marRight w:val="0"/>
      <w:marTop w:val="0"/>
      <w:marBottom w:val="0"/>
      <w:divBdr>
        <w:top w:val="none" w:sz="0" w:space="0" w:color="auto"/>
        <w:left w:val="none" w:sz="0" w:space="0" w:color="auto"/>
        <w:bottom w:val="none" w:sz="0" w:space="0" w:color="auto"/>
        <w:right w:val="none" w:sz="0" w:space="0" w:color="auto"/>
      </w:divBdr>
      <w:divsChild>
        <w:div w:id="51006667">
          <w:marLeft w:val="1800"/>
          <w:marRight w:val="0"/>
          <w:marTop w:val="0"/>
          <w:marBottom w:val="0"/>
          <w:divBdr>
            <w:top w:val="none" w:sz="0" w:space="0" w:color="auto"/>
            <w:left w:val="none" w:sz="0" w:space="0" w:color="auto"/>
            <w:bottom w:val="none" w:sz="0" w:space="0" w:color="auto"/>
            <w:right w:val="none" w:sz="0" w:space="0" w:color="auto"/>
          </w:divBdr>
        </w:div>
        <w:div w:id="103502119">
          <w:marLeft w:val="1800"/>
          <w:marRight w:val="0"/>
          <w:marTop w:val="0"/>
          <w:marBottom w:val="0"/>
          <w:divBdr>
            <w:top w:val="none" w:sz="0" w:space="0" w:color="auto"/>
            <w:left w:val="none" w:sz="0" w:space="0" w:color="auto"/>
            <w:bottom w:val="none" w:sz="0" w:space="0" w:color="auto"/>
            <w:right w:val="none" w:sz="0" w:space="0" w:color="auto"/>
          </w:divBdr>
        </w:div>
        <w:div w:id="569580265">
          <w:marLeft w:val="547"/>
          <w:marRight w:val="0"/>
          <w:marTop w:val="0"/>
          <w:marBottom w:val="0"/>
          <w:divBdr>
            <w:top w:val="none" w:sz="0" w:space="0" w:color="auto"/>
            <w:left w:val="none" w:sz="0" w:space="0" w:color="auto"/>
            <w:bottom w:val="none" w:sz="0" w:space="0" w:color="auto"/>
            <w:right w:val="none" w:sz="0" w:space="0" w:color="auto"/>
          </w:divBdr>
        </w:div>
        <w:div w:id="136217353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38820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807216">
      <w:bodyDiv w:val="1"/>
      <w:marLeft w:val="0"/>
      <w:marRight w:val="0"/>
      <w:marTop w:val="0"/>
      <w:marBottom w:val="0"/>
      <w:divBdr>
        <w:top w:val="none" w:sz="0" w:space="0" w:color="auto"/>
        <w:left w:val="none" w:sz="0" w:space="0" w:color="auto"/>
        <w:bottom w:val="none" w:sz="0" w:space="0" w:color="auto"/>
        <w:right w:val="none" w:sz="0" w:space="0" w:color="auto"/>
      </w:divBdr>
      <w:divsChild>
        <w:div w:id="1006706695">
          <w:marLeft w:val="547"/>
          <w:marRight w:val="0"/>
          <w:marTop w:val="0"/>
          <w:marBottom w:val="120"/>
          <w:divBdr>
            <w:top w:val="none" w:sz="0" w:space="0" w:color="auto"/>
            <w:left w:val="none" w:sz="0" w:space="0" w:color="auto"/>
            <w:bottom w:val="none" w:sz="0" w:space="0" w:color="auto"/>
            <w:right w:val="none" w:sz="0" w:space="0" w:color="auto"/>
          </w:divBdr>
        </w:div>
        <w:div w:id="1127627309">
          <w:marLeft w:val="1166"/>
          <w:marRight w:val="0"/>
          <w:marTop w:val="0"/>
          <w:marBottom w:val="120"/>
          <w:divBdr>
            <w:top w:val="none" w:sz="0" w:space="0" w:color="auto"/>
            <w:left w:val="none" w:sz="0" w:space="0" w:color="auto"/>
            <w:bottom w:val="none" w:sz="0" w:space="0" w:color="auto"/>
            <w:right w:val="none" w:sz="0" w:space="0" w:color="auto"/>
          </w:divBdr>
        </w:div>
        <w:div w:id="1280382375">
          <w:marLeft w:val="1166"/>
          <w:marRight w:val="0"/>
          <w:marTop w:val="0"/>
          <w:marBottom w:val="120"/>
          <w:divBdr>
            <w:top w:val="none" w:sz="0" w:space="0" w:color="auto"/>
            <w:left w:val="none" w:sz="0" w:space="0" w:color="auto"/>
            <w:bottom w:val="none" w:sz="0" w:space="0" w:color="auto"/>
            <w:right w:val="none" w:sz="0" w:space="0" w:color="auto"/>
          </w:divBdr>
        </w:div>
        <w:div w:id="1490291026">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5AIRPNAIUNRU-1830940522-16264</_dlc_DocId>
    <_dlc_DocIdUrl xmlns="71c5aaf6-e6ce-465b-b873-5148d2a4c105">
      <Url>https://nokia.sharepoint.com/sites/c5g/5gradio/_layouts/15/DocIdRedir.aspx?ID=5AIRPNAIUNRU-1830940522-16264</Url>
      <Description>5AIRPNAIUNRU-1830940522-16264</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16</Pages>
  <Words>7065</Words>
  <Characters>40259</Characters>
  <Application>Microsoft Office Word</Application>
  <DocSecurity>0</DocSecurity>
  <Lines>335</Lines>
  <Paragraphs>94</Paragraphs>
  <ScaleCrop>false</ScaleCrop>
  <Company>Nokia &amp; NSN</Company>
  <LinksUpToDate>false</LinksUpToDate>
  <CharactersWithSpaces>47230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Prasad, Athul (Nokia - US/Naperville)</cp:lastModifiedBy>
  <cp:revision>710</cp:revision>
  <cp:lastPrinted>2016-06-21T11:35:00Z</cp:lastPrinted>
  <dcterms:created xsi:type="dcterms:W3CDTF">2022-05-26T06:00:00Z</dcterms:created>
  <dcterms:modified xsi:type="dcterms:W3CDTF">2022-08-12T14:15:00Z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a490a67f-e18e-4dfd-952d-54dfc5201e87</vt:lpwstr>
  </property>
</Properties>
</file>